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7B8" w:rsidRDefault="00DC77B8" w:rsidP="006052EA">
      <w:pPr>
        <w:pStyle w:val="NoSpacing"/>
        <w:jc w:val="center"/>
        <w:rPr>
          <w:rFonts w:ascii="Times New Roman" w:hAnsi="Times New Roman"/>
          <w:b/>
          <w:sz w:val="28"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  <w:sz w:val="28"/>
        </w:rPr>
      </w:pPr>
    </w:p>
    <w:p w:rsidR="00DC77B8" w:rsidRPr="006052EA" w:rsidRDefault="00DC77B8" w:rsidP="006052EA">
      <w:pPr>
        <w:pStyle w:val="NoSpacing"/>
        <w:jc w:val="center"/>
        <w:rPr>
          <w:rFonts w:ascii="Times New Roman" w:hAnsi="Times New Roman"/>
          <w:b/>
          <w:sz w:val="28"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  <w:b/>
        </w:rPr>
      </w:pPr>
    </w:p>
    <w:p w:rsidR="00DC77B8" w:rsidRDefault="00DC77B8" w:rsidP="006052EA">
      <w:pPr>
        <w:pStyle w:val="NoSpacing"/>
        <w:jc w:val="center"/>
        <w:rPr>
          <w:rFonts w:ascii="Times New Roman" w:hAnsi="Times New Roman"/>
        </w:rPr>
      </w:pPr>
    </w:p>
    <w:p w:rsidR="00DC77B8" w:rsidRPr="00DA7F71" w:rsidRDefault="00DC77B8" w:rsidP="006052EA">
      <w:pPr>
        <w:jc w:val="center"/>
        <w:rPr>
          <w:rFonts w:ascii="Times New Roman" w:hAnsi="Times New Roman"/>
          <w:b/>
          <w:sz w:val="36"/>
        </w:rPr>
      </w:pPr>
      <w:r w:rsidRPr="00DA7F71">
        <w:rPr>
          <w:rFonts w:ascii="Times New Roman" w:hAnsi="Times New Roman"/>
          <w:b/>
          <w:sz w:val="36"/>
        </w:rPr>
        <w:t>ЖУРНАЛ</w:t>
      </w:r>
    </w:p>
    <w:p w:rsidR="00DC77B8" w:rsidRDefault="00DC77B8" w:rsidP="006052E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36"/>
        </w:rPr>
        <w:t>учета</w:t>
      </w:r>
      <w:r w:rsidRPr="00DA7F71">
        <w:rPr>
          <w:rFonts w:ascii="Times New Roman" w:hAnsi="Times New Roman"/>
          <w:b/>
          <w:sz w:val="36"/>
        </w:rPr>
        <w:t xml:space="preserve"> </w:t>
      </w:r>
      <w:r>
        <w:rPr>
          <w:rFonts w:ascii="Times New Roman" w:hAnsi="Times New Roman"/>
          <w:b/>
          <w:sz w:val="36"/>
        </w:rPr>
        <w:t>исхо</w:t>
      </w:r>
      <w:r w:rsidRPr="00DA7F71">
        <w:rPr>
          <w:rFonts w:ascii="Times New Roman" w:hAnsi="Times New Roman"/>
          <w:b/>
          <w:sz w:val="36"/>
        </w:rPr>
        <w:t>дящей корреспонденции</w:t>
      </w: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rPr>
          <w:rFonts w:ascii="Times New Roman" w:hAnsi="Times New Roman"/>
        </w:rPr>
      </w:pPr>
    </w:p>
    <w:p w:rsidR="00DC77B8" w:rsidRDefault="00DC77B8" w:rsidP="006052E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Начат «_____»___________________20____г.</w:t>
      </w:r>
    </w:p>
    <w:p w:rsidR="00DC77B8" w:rsidRDefault="00DC77B8" w:rsidP="006052EA">
      <w:pPr>
        <w:jc w:val="center"/>
        <w:rPr>
          <w:rFonts w:ascii="Times New Roman" w:hAnsi="Times New Roman"/>
        </w:rPr>
      </w:pPr>
    </w:p>
    <w:p w:rsidR="00DC77B8" w:rsidRDefault="00DC77B8" w:rsidP="006052E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Окончен «_____»_________________20____г.</w:t>
      </w:r>
    </w:p>
    <w:p w:rsidR="00DC77B8" w:rsidRDefault="00DC77B8" w:rsidP="006052EA">
      <w:pPr>
        <w:jc w:val="center"/>
      </w:pPr>
    </w:p>
    <w:p w:rsidR="00DC77B8" w:rsidRDefault="00DC77B8"/>
    <w:p w:rsidR="00DC77B8" w:rsidRDefault="00DC77B8"/>
    <w:p w:rsidR="00DC77B8" w:rsidRDefault="00DC77B8"/>
    <w:p w:rsidR="00DC77B8" w:rsidRDefault="00DC77B8"/>
    <w:p w:rsidR="00DC77B8" w:rsidRDefault="00DC77B8"/>
    <w:p w:rsidR="00DC77B8" w:rsidRDefault="00DC77B8"/>
    <w:p w:rsidR="00DC77B8" w:rsidRDefault="00DC77B8"/>
    <w:p w:rsidR="00DC77B8" w:rsidRDefault="00DC77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4111"/>
        <w:gridCol w:w="4501"/>
      </w:tblGrid>
      <w:tr w:rsidR="00DC77B8" w:rsidRPr="00767367" w:rsidTr="00767367">
        <w:tc>
          <w:tcPr>
            <w:tcW w:w="1809" w:type="dxa"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 xml:space="preserve">Исх. № п/п </w:t>
            </w: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и дата регистр.</w:t>
            </w:r>
          </w:p>
        </w:tc>
        <w:tc>
          <w:tcPr>
            <w:tcW w:w="4111" w:type="dxa"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Куда и кому адресован документ</w:t>
            </w:r>
          </w:p>
        </w:tc>
        <w:tc>
          <w:tcPr>
            <w:tcW w:w="4501" w:type="dxa"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Краткое содержание</w:t>
            </w: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2</w:t>
            </w:r>
          </w:p>
        </w:tc>
        <w:tc>
          <w:tcPr>
            <w:tcW w:w="4501" w:type="dxa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3</w:t>
            </w: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80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50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</w:tbl>
    <w:p w:rsidR="00DC77B8" w:rsidRDefault="00DC77B8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1418"/>
        <w:gridCol w:w="1381"/>
        <w:gridCol w:w="2469"/>
        <w:gridCol w:w="1272"/>
        <w:gridCol w:w="1272"/>
        <w:gridCol w:w="1367"/>
      </w:tblGrid>
      <w:tr w:rsidR="00DC77B8" w:rsidRPr="00767367" w:rsidTr="00767367">
        <w:tc>
          <w:tcPr>
            <w:tcW w:w="2660" w:type="dxa"/>
            <w:gridSpan w:val="2"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Количество листов</w:t>
            </w:r>
          </w:p>
        </w:tc>
        <w:tc>
          <w:tcPr>
            <w:tcW w:w="1381" w:type="dxa"/>
            <w:vMerge w:val="restart"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Какой</w:t>
            </w: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входящий номер</w:t>
            </w: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исполняется</w:t>
            </w:r>
          </w:p>
        </w:tc>
        <w:tc>
          <w:tcPr>
            <w:tcW w:w="2469" w:type="dxa"/>
            <w:vMerge w:val="restart"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Фамилия исполнителя</w:t>
            </w:r>
          </w:p>
        </w:tc>
        <w:tc>
          <w:tcPr>
            <w:tcW w:w="1272" w:type="dxa"/>
            <w:vMerge w:val="restart"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Расписка в получении документа для отправки</w:t>
            </w:r>
          </w:p>
        </w:tc>
        <w:tc>
          <w:tcPr>
            <w:tcW w:w="1272" w:type="dxa"/>
            <w:vMerge w:val="restart"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Расписка в получении копии</w:t>
            </w:r>
          </w:p>
        </w:tc>
        <w:tc>
          <w:tcPr>
            <w:tcW w:w="1367" w:type="dxa"/>
            <w:vMerge w:val="restart"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№ дела и листа, где находится документ</w:t>
            </w:r>
          </w:p>
        </w:tc>
      </w:tr>
      <w:tr w:rsidR="00DC77B8" w:rsidRPr="00767367" w:rsidTr="00767367">
        <w:tc>
          <w:tcPr>
            <w:tcW w:w="1242" w:type="dxa"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767367">
              <w:rPr>
                <w:rFonts w:ascii="Times New Roman" w:hAnsi="Times New Roman"/>
              </w:rPr>
              <w:t>сновного документа</w:t>
            </w:r>
          </w:p>
        </w:tc>
        <w:tc>
          <w:tcPr>
            <w:tcW w:w="1418" w:type="dxa"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767367">
              <w:rPr>
                <w:rFonts w:ascii="Times New Roman" w:hAnsi="Times New Roman"/>
              </w:rPr>
              <w:t>риложения</w:t>
            </w:r>
          </w:p>
        </w:tc>
        <w:tc>
          <w:tcPr>
            <w:tcW w:w="1381" w:type="dxa"/>
            <w:vMerge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69" w:type="dxa"/>
            <w:vMerge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  <w:vMerge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  <w:vMerge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5</w:t>
            </w:r>
          </w:p>
        </w:tc>
        <w:tc>
          <w:tcPr>
            <w:tcW w:w="1381" w:type="dxa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6</w:t>
            </w:r>
          </w:p>
        </w:tc>
        <w:tc>
          <w:tcPr>
            <w:tcW w:w="2469" w:type="dxa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7</w:t>
            </w:r>
          </w:p>
        </w:tc>
        <w:tc>
          <w:tcPr>
            <w:tcW w:w="1272" w:type="dxa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8</w:t>
            </w:r>
          </w:p>
        </w:tc>
        <w:tc>
          <w:tcPr>
            <w:tcW w:w="1272" w:type="dxa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9</w:t>
            </w:r>
          </w:p>
        </w:tc>
        <w:tc>
          <w:tcPr>
            <w:tcW w:w="1367" w:type="dxa"/>
          </w:tcPr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10</w:t>
            </w: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124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81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469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367" w:type="dxa"/>
          </w:tcPr>
          <w:p w:rsidR="00DC77B8" w:rsidRPr="00767367" w:rsidRDefault="00DC77B8" w:rsidP="00767367">
            <w:pPr>
              <w:spacing w:line="380" w:lineRule="exact"/>
              <w:rPr>
                <w:rFonts w:ascii="Times New Roman" w:hAnsi="Times New Roman"/>
              </w:rPr>
            </w:pPr>
          </w:p>
        </w:tc>
      </w:tr>
    </w:tbl>
    <w:p w:rsidR="00DC77B8" w:rsidRDefault="00DC77B8">
      <w:pPr>
        <w:rPr>
          <w:rFonts w:ascii="Times New Roman" w:hAnsi="Times New Roman"/>
        </w:rPr>
      </w:pPr>
    </w:p>
    <w:p w:rsidR="00DC77B8" w:rsidRDefault="00DC77B8">
      <w:pPr>
        <w:rPr>
          <w:rFonts w:ascii="Times New Roman" w:hAnsi="Times New Roman"/>
        </w:rPr>
        <w:sectPr w:rsidR="00DC77B8" w:rsidSect="000D46F7">
          <w:pgSz w:w="11906" w:h="16838"/>
          <w:pgMar w:top="851" w:right="850" w:bottom="851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17"/>
      </w:tblGrid>
      <w:tr w:rsidR="00DC77B8" w:rsidRPr="00767367" w:rsidTr="00767367">
        <w:tc>
          <w:tcPr>
            <w:tcW w:w="721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77B8" w:rsidRPr="00767367" w:rsidRDefault="00DC77B8" w:rsidP="001F239C">
            <w:pPr>
              <w:pStyle w:val="NoSpacing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  <w:b/>
                <w:sz w:val="36"/>
              </w:rPr>
            </w:pPr>
            <w:r w:rsidRPr="00767367">
              <w:rPr>
                <w:rFonts w:ascii="Times New Roman" w:hAnsi="Times New Roman"/>
                <w:b/>
                <w:sz w:val="36"/>
              </w:rPr>
              <w:t>ЖУРНАЛ</w:t>
            </w: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  <w:b/>
                <w:sz w:val="36"/>
              </w:rPr>
              <w:t>учета исходящей корреспонденции</w:t>
            </w:r>
          </w:p>
          <w:p w:rsidR="00DC77B8" w:rsidRPr="00767367" w:rsidRDefault="00DC77B8">
            <w:pPr>
              <w:rPr>
                <w:rFonts w:ascii="Times New Roman" w:hAnsi="Times New Roman"/>
              </w:rPr>
            </w:pPr>
          </w:p>
          <w:p w:rsidR="00DC77B8" w:rsidRPr="00767367" w:rsidRDefault="00DC77B8">
            <w:pPr>
              <w:rPr>
                <w:rFonts w:ascii="Times New Roman" w:hAnsi="Times New Roman"/>
              </w:rPr>
            </w:pPr>
          </w:p>
          <w:p w:rsidR="00DC77B8" w:rsidRPr="00767367" w:rsidRDefault="00DC77B8">
            <w:pPr>
              <w:rPr>
                <w:rFonts w:ascii="Times New Roman" w:hAnsi="Times New Roman"/>
              </w:rPr>
            </w:pPr>
          </w:p>
          <w:p w:rsidR="00DC77B8" w:rsidRPr="00767367" w:rsidRDefault="00DC77B8">
            <w:pPr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Начат «_____»___________________20____г.</w:t>
            </w: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Окончен «_____»_________________20____г.</w:t>
            </w:r>
          </w:p>
          <w:p w:rsidR="00DC77B8" w:rsidRPr="00767367" w:rsidRDefault="00DC77B8">
            <w:pPr>
              <w:rPr>
                <w:rFonts w:ascii="Times New Roman" w:hAnsi="Times New Roman"/>
              </w:rPr>
            </w:pPr>
          </w:p>
        </w:tc>
      </w:tr>
    </w:tbl>
    <w:p w:rsidR="00DC77B8" w:rsidRDefault="00DC77B8">
      <w:pPr>
        <w:rPr>
          <w:rFonts w:ascii="Times New Roman" w:hAnsi="Times New Roman"/>
        </w:rPr>
      </w:pPr>
    </w:p>
    <w:p w:rsidR="00DC77B8" w:rsidRDefault="00DC77B8">
      <w:pPr>
        <w:rPr>
          <w:rFonts w:ascii="Times New Roman" w:hAnsi="Times New Roman"/>
        </w:rPr>
      </w:pPr>
    </w:p>
    <w:p w:rsidR="00DC77B8" w:rsidRDefault="00DC77B8">
      <w:pPr>
        <w:rPr>
          <w:rFonts w:ascii="Times New Roman" w:hAnsi="Times New Roman"/>
        </w:rPr>
      </w:pPr>
    </w:p>
    <w:p w:rsidR="00DC77B8" w:rsidRDefault="00DC77B8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17"/>
      </w:tblGrid>
      <w:tr w:rsidR="00DC77B8" w:rsidRPr="00767367" w:rsidTr="00767367">
        <w:tc>
          <w:tcPr>
            <w:tcW w:w="721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77B8" w:rsidRPr="00767367" w:rsidRDefault="00DC77B8" w:rsidP="00B97CB0">
            <w:pPr>
              <w:pStyle w:val="NoSpacing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  <w:b/>
                <w:sz w:val="36"/>
              </w:rPr>
            </w:pPr>
            <w:r w:rsidRPr="00767367">
              <w:rPr>
                <w:rFonts w:ascii="Times New Roman" w:hAnsi="Times New Roman"/>
                <w:b/>
                <w:sz w:val="36"/>
              </w:rPr>
              <w:t>ЖУРНАЛ</w:t>
            </w: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  <w:b/>
                <w:sz w:val="36"/>
              </w:rPr>
              <w:t>учета исходящей корреспонденции</w:t>
            </w: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Начат «_____»___________________20____г.</w:t>
            </w: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Окончен «_____»_________________20____г.</w:t>
            </w: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</w:tc>
      </w:tr>
      <w:tr w:rsidR="00DC77B8" w:rsidRPr="00767367" w:rsidTr="00767367">
        <w:tc>
          <w:tcPr>
            <w:tcW w:w="721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77B8" w:rsidRPr="00767367" w:rsidRDefault="00DC77B8" w:rsidP="00B97CB0">
            <w:pPr>
              <w:pStyle w:val="NoSpacing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  <w:b/>
                <w:sz w:val="36"/>
              </w:rPr>
            </w:pPr>
            <w:r w:rsidRPr="00767367">
              <w:rPr>
                <w:rFonts w:ascii="Times New Roman" w:hAnsi="Times New Roman"/>
                <w:b/>
                <w:sz w:val="36"/>
              </w:rPr>
              <w:t>ЖУРНАЛ</w:t>
            </w: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  <w:b/>
                <w:sz w:val="36"/>
              </w:rPr>
              <w:t>учета исходящей корреспонденции</w:t>
            </w: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Начат «_____»___________________20____г.</w:t>
            </w: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Окончен «_____»_________________20____г.</w:t>
            </w: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</w:tc>
      </w:tr>
    </w:tbl>
    <w:p w:rsidR="00DC77B8" w:rsidRDefault="00DC77B8" w:rsidP="00227012">
      <w:pPr>
        <w:rPr>
          <w:rFonts w:ascii="Times New Roman" w:hAnsi="Times New Roman"/>
        </w:rPr>
      </w:pPr>
    </w:p>
    <w:p w:rsidR="00DC77B8" w:rsidRDefault="00DC77B8" w:rsidP="00227012">
      <w:pPr>
        <w:rPr>
          <w:rFonts w:ascii="Times New Roman" w:hAnsi="Times New Roman"/>
        </w:rPr>
      </w:pPr>
    </w:p>
    <w:p w:rsidR="00DC77B8" w:rsidRDefault="00DC77B8" w:rsidP="00227012">
      <w:pPr>
        <w:rPr>
          <w:rFonts w:ascii="Times New Roman" w:hAnsi="Times New Roman"/>
        </w:rPr>
      </w:pPr>
    </w:p>
    <w:p w:rsidR="00DC77B8" w:rsidRDefault="00DC77B8" w:rsidP="00227012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17"/>
      </w:tblGrid>
      <w:tr w:rsidR="00DC77B8" w:rsidRPr="00767367" w:rsidTr="00767367">
        <w:tc>
          <w:tcPr>
            <w:tcW w:w="721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77B8" w:rsidRPr="00767367" w:rsidRDefault="00DC77B8" w:rsidP="00B97CB0">
            <w:pPr>
              <w:pStyle w:val="NoSpacing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DC77B8" w:rsidRPr="00767367" w:rsidRDefault="00DC77B8" w:rsidP="0076736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  <w:b/>
                <w:sz w:val="36"/>
              </w:rPr>
            </w:pPr>
            <w:r w:rsidRPr="00767367">
              <w:rPr>
                <w:rFonts w:ascii="Times New Roman" w:hAnsi="Times New Roman"/>
                <w:b/>
                <w:sz w:val="36"/>
              </w:rPr>
              <w:t>ЖУРНАЛ</w:t>
            </w: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  <w:b/>
                <w:sz w:val="36"/>
              </w:rPr>
              <w:t>учета исходящей корреспонденции</w:t>
            </w: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Начат «_____»___________________20____г.</w:t>
            </w: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</w:p>
          <w:p w:rsidR="00DC77B8" w:rsidRPr="00767367" w:rsidRDefault="00DC77B8" w:rsidP="00767367">
            <w:pPr>
              <w:jc w:val="center"/>
              <w:rPr>
                <w:rFonts w:ascii="Times New Roman" w:hAnsi="Times New Roman"/>
              </w:rPr>
            </w:pPr>
            <w:r w:rsidRPr="00767367">
              <w:rPr>
                <w:rFonts w:ascii="Times New Roman" w:hAnsi="Times New Roman"/>
              </w:rPr>
              <w:t>Окончен «_____»_________________20____г.</w:t>
            </w:r>
          </w:p>
          <w:p w:rsidR="00DC77B8" w:rsidRPr="00767367" w:rsidRDefault="00DC77B8" w:rsidP="00B97CB0">
            <w:pPr>
              <w:rPr>
                <w:rFonts w:ascii="Times New Roman" w:hAnsi="Times New Roman"/>
              </w:rPr>
            </w:pPr>
          </w:p>
        </w:tc>
      </w:tr>
    </w:tbl>
    <w:p w:rsidR="00DC77B8" w:rsidRDefault="00DC77B8" w:rsidP="00227012">
      <w:pPr>
        <w:rPr>
          <w:rFonts w:ascii="Times New Roman" w:hAnsi="Times New Roman"/>
        </w:rPr>
      </w:pPr>
    </w:p>
    <w:p w:rsidR="00DC77B8" w:rsidRPr="00DA7F71" w:rsidRDefault="00DC77B8" w:rsidP="00227012">
      <w:pPr>
        <w:rPr>
          <w:rFonts w:ascii="Times New Roman" w:hAnsi="Times New Roman"/>
        </w:rPr>
      </w:pPr>
    </w:p>
    <w:p w:rsidR="00DC77B8" w:rsidRDefault="00DC77B8" w:rsidP="00227012">
      <w:pPr>
        <w:rPr>
          <w:rFonts w:ascii="Times New Roman" w:hAnsi="Times New Roman"/>
        </w:rPr>
      </w:pPr>
      <w:bookmarkStart w:id="0" w:name="_GoBack"/>
      <w:bookmarkEnd w:id="0"/>
    </w:p>
    <w:p w:rsidR="00DC77B8" w:rsidRPr="00DA7F71" w:rsidRDefault="00DC77B8" w:rsidP="00227012">
      <w:pPr>
        <w:rPr>
          <w:rFonts w:ascii="Times New Roman" w:hAnsi="Times New Roman"/>
        </w:rPr>
      </w:pPr>
    </w:p>
    <w:p w:rsidR="00DC77B8" w:rsidRPr="00DA7F71" w:rsidRDefault="00DC77B8" w:rsidP="00227012">
      <w:pPr>
        <w:rPr>
          <w:rFonts w:ascii="Times New Roman" w:hAnsi="Times New Roman"/>
        </w:rPr>
      </w:pPr>
    </w:p>
    <w:p w:rsidR="00DC77B8" w:rsidRPr="00DA7F71" w:rsidRDefault="00DC77B8" w:rsidP="001F239C">
      <w:pPr>
        <w:rPr>
          <w:rFonts w:ascii="Times New Roman" w:hAnsi="Times New Roman"/>
        </w:rPr>
      </w:pPr>
    </w:p>
    <w:p w:rsidR="00DC77B8" w:rsidRPr="00DA7F71" w:rsidRDefault="00DC77B8" w:rsidP="001F239C">
      <w:pPr>
        <w:rPr>
          <w:rFonts w:ascii="Times New Roman" w:hAnsi="Times New Roman"/>
        </w:rPr>
      </w:pPr>
    </w:p>
    <w:p w:rsidR="00DC77B8" w:rsidRPr="00DA7F71" w:rsidRDefault="00DC77B8">
      <w:pPr>
        <w:rPr>
          <w:rFonts w:ascii="Times New Roman" w:hAnsi="Times New Roman"/>
        </w:rPr>
      </w:pPr>
    </w:p>
    <w:sectPr w:rsidR="00DC77B8" w:rsidRPr="00DA7F71" w:rsidSect="00DA7F71">
      <w:pgSz w:w="16838" w:h="11906" w:orient="landscape"/>
      <w:pgMar w:top="851" w:right="851" w:bottom="851" w:left="851" w:header="709" w:footer="709" w:gutter="0"/>
      <w:cols w:num="2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F71"/>
    <w:rsid w:val="00001263"/>
    <w:rsid w:val="000019EF"/>
    <w:rsid w:val="00002045"/>
    <w:rsid w:val="000024CB"/>
    <w:rsid w:val="0000306F"/>
    <w:rsid w:val="00003221"/>
    <w:rsid w:val="00003743"/>
    <w:rsid w:val="0000421A"/>
    <w:rsid w:val="0000476F"/>
    <w:rsid w:val="00004C23"/>
    <w:rsid w:val="00004F73"/>
    <w:rsid w:val="00005B54"/>
    <w:rsid w:val="00005E6B"/>
    <w:rsid w:val="000066E8"/>
    <w:rsid w:val="00006DDE"/>
    <w:rsid w:val="00006E66"/>
    <w:rsid w:val="00010231"/>
    <w:rsid w:val="000103F7"/>
    <w:rsid w:val="000103FE"/>
    <w:rsid w:val="00011EC4"/>
    <w:rsid w:val="000122C6"/>
    <w:rsid w:val="0001232C"/>
    <w:rsid w:val="00014305"/>
    <w:rsid w:val="0001481D"/>
    <w:rsid w:val="000217C2"/>
    <w:rsid w:val="00022DF0"/>
    <w:rsid w:val="00024598"/>
    <w:rsid w:val="0002623B"/>
    <w:rsid w:val="00026727"/>
    <w:rsid w:val="00026846"/>
    <w:rsid w:val="000278C0"/>
    <w:rsid w:val="00030431"/>
    <w:rsid w:val="0003146C"/>
    <w:rsid w:val="00031D6F"/>
    <w:rsid w:val="00033754"/>
    <w:rsid w:val="00033B93"/>
    <w:rsid w:val="000340CB"/>
    <w:rsid w:val="00034826"/>
    <w:rsid w:val="00035798"/>
    <w:rsid w:val="00035F0F"/>
    <w:rsid w:val="00036761"/>
    <w:rsid w:val="00043688"/>
    <w:rsid w:val="00045268"/>
    <w:rsid w:val="0004529E"/>
    <w:rsid w:val="0004654A"/>
    <w:rsid w:val="000478CD"/>
    <w:rsid w:val="00051764"/>
    <w:rsid w:val="00053282"/>
    <w:rsid w:val="0005352E"/>
    <w:rsid w:val="000547DE"/>
    <w:rsid w:val="00054E07"/>
    <w:rsid w:val="000575CE"/>
    <w:rsid w:val="00057630"/>
    <w:rsid w:val="000604EF"/>
    <w:rsid w:val="00060F83"/>
    <w:rsid w:val="000622EA"/>
    <w:rsid w:val="000629C0"/>
    <w:rsid w:val="000631CC"/>
    <w:rsid w:val="00063578"/>
    <w:rsid w:val="00064630"/>
    <w:rsid w:val="00064B4D"/>
    <w:rsid w:val="00064FF3"/>
    <w:rsid w:val="00066C5A"/>
    <w:rsid w:val="00066E95"/>
    <w:rsid w:val="00072807"/>
    <w:rsid w:val="00074BA6"/>
    <w:rsid w:val="00074ECB"/>
    <w:rsid w:val="0007533C"/>
    <w:rsid w:val="00075B50"/>
    <w:rsid w:val="00076679"/>
    <w:rsid w:val="00076E16"/>
    <w:rsid w:val="00076FD6"/>
    <w:rsid w:val="00077105"/>
    <w:rsid w:val="00077329"/>
    <w:rsid w:val="000805A7"/>
    <w:rsid w:val="00081928"/>
    <w:rsid w:val="000829FD"/>
    <w:rsid w:val="00083E3E"/>
    <w:rsid w:val="00083EF5"/>
    <w:rsid w:val="00084028"/>
    <w:rsid w:val="00085F44"/>
    <w:rsid w:val="000861A3"/>
    <w:rsid w:val="00086618"/>
    <w:rsid w:val="000872AF"/>
    <w:rsid w:val="0009038F"/>
    <w:rsid w:val="00090440"/>
    <w:rsid w:val="0009399E"/>
    <w:rsid w:val="00093E57"/>
    <w:rsid w:val="00094DD6"/>
    <w:rsid w:val="000950EE"/>
    <w:rsid w:val="00095D87"/>
    <w:rsid w:val="00096C0F"/>
    <w:rsid w:val="000A05EB"/>
    <w:rsid w:val="000A09C2"/>
    <w:rsid w:val="000A1CC4"/>
    <w:rsid w:val="000A2166"/>
    <w:rsid w:val="000A2B25"/>
    <w:rsid w:val="000A301C"/>
    <w:rsid w:val="000A38E2"/>
    <w:rsid w:val="000A4F95"/>
    <w:rsid w:val="000A5226"/>
    <w:rsid w:val="000A5C0D"/>
    <w:rsid w:val="000A5D47"/>
    <w:rsid w:val="000A5FD9"/>
    <w:rsid w:val="000A6578"/>
    <w:rsid w:val="000A6A31"/>
    <w:rsid w:val="000A778F"/>
    <w:rsid w:val="000A77E1"/>
    <w:rsid w:val="000A7A4F"/>
    <w:rsid w:val="000B08CA"/>
    <w:rsid w:val="000B0D63"/>
    <w:rsid w:val="000B0F0E"/>
    <w:rsid w:val="000B1C03"/>
    <w:rsid w:val="000B1FC4"/>
    <w:rsid w:val="000B24BF"/>
    <w:rsid w:val="000B27B4"/>
    <w:rsid w:val="000B384C"/>
    <w:rsid w:val="000B394D"/>
    <w:rsid w:val="000B657F"/>
    <w:rsid w:val="000B68B4"/>
    <w:rsid w:val="000B6BDB"/>
    <w:rsid w:val="000B73B7"/>
    <w:rsid w:val="000B77EC"/>
    <w:rsid w:val="000C01F1"/>
    <w:rsid w:val="000C0A22"/>
    <w:rsid w:val="000C0B20"/>
    <w:rsid w:val="000C144F"/>
    <w:rsid w:val="000C1DD8"/>
    <w:rsid w:val="000C238A"/>
    <w:rsid w:val="000C3CD1"/>
    <w:rsid w:val="000C551E"/>
    <w:rsid w:val="000C5E76"/>
    <w:rsid w:val="000C6302"/>
    <w:rsid w:val="000C69D2"/>
    <w:rsid w:val="000C6D03"/>
    <w:rsid w:val="000C7239"/>
    <w:rsid w:val="000C74A5"/>
    <w:rsid w:val="000C7633"/>
    <w:rsid w:val="000D0D53"/>
    <w:rsid w:val="000D0D94"/>
    <w:rsid w:val="000D1315"/>
    <w:rsid w:val="000D1F77"/>
    <w:rsid w:val="000D28AB"/>
    <w:rsid w:val="000D39C0"/>
    <w:rsid w:val="000D3D84"/>
    <w:rsid w:val="000D46F7"/>
    <w:rsid w:val="000D5C0E"/>
    <w:rsid w:val="000D626E"/>
    <w:rsid w:val="000D6370"/>
    <w:rsid w:val="000D6408"/>
    <w:rsid w:val="000D703B"/>
    <w:rsid w:val="000E0690"/>
    <w:rsid w:val="000E1D7A"/>
    <w:rsid w:val="000E36F7"/>
    <w:rsid w:val="000E3729"/>
    <w:rsid w:val="000E5145"/>
    <w:rsid w:val="000E5170"/>
    <w:rsid w:val="000E55E4"/>
    <w:rsid w:val="000E5DC8"/>
    <w:rsid w:val="000E6617"/>
    <w:rsid w:val="000E73F8"/>
    <w:rsid w:val="000E7A5E"/>
    <w:rsid w:val="000E7D87"/>
    <w:rsid w:val="000F0AD7"/>
    <w:rsid w:val="000F117F"/>
    <w:rsid w:val="000F12EB"/>
    <w:rsid w:val="000F1909"/>
    <w:rsid w:val="000F19BF"/>
    <w:rsid w:val="000F2A07"/>
    <w:rsid w:val="000F2AF6"/>
    <w:rsid w:val="000F2EEA"/>
    <w:rsid w:val="000F3176"/>
    <w:rsid w:val="000F317D"/>
    <w:rsid w:val="000F42E0"/>
    <w:rsid w:val="000F45A6"/>
    <w:rsid w:val="000F587E"/>
    <w:rsid w:val="000F63D3"/>
    <w:rsid w:val="000F7490"/>
    <w:rsid w:val="000F7EBA"/>
    <w:rsid w:val="00100BED"/>
    <w:rsid w:val="00102D90"/>
    <w:rsid w:val="001032D9"/>
    <w:rsid w:val="001040F0"/>
    <w:rsid w:val="0010432B"/>
    <w:rsid w:val="00104B3E"/>
    <w:rsid w:val="00106824"/>
    <w:rsid w:val="001072BF"/>
    <w:rsid w:val="001078A2"/>
    <w:rsid w:val="00107CDC"/>
    <w:rsid w:val="0011160B"/>
    <w:rsid w:val="00112B25"/>
    <w:rsid w:val="0011326B"/>
    <w:rsid w:val="00113D36"/>
    <w:rsid w:val="00114F4E"/>
    <w:rsid w:val="00115A21"/>
    <w:rsid w:val="00115D16"/>
    <w:rsid w:val="00120DB4"/>
    <w:rsid w:val="00121A2B"/>
    <w:rsid w:val="001221B0"/>
    <w:rsid w:val="00122EBE"/>
    <w:rsid w:val="001245D8"/>
    <w:rsid w:val="00124675"/>
    <w:rsid w:val="00126994"/>
    <w:rsid w:val="00127BB3"/>
    <w:rsid w:val="00127CFC"/>
    <w:rsid w:val="00127E94"/>
    <w:rsid w:val="00130ABB"/>
    <w:rsid w:val="00131014"/>
    <w:rsid w:val="00132004"/>
    <w:rsid w:val="0013385F"/>
    <w:rsid w:val="00133DD7"/>
    <w:rsid w:val="0013534B"/>
    <w:rsid w:val="0013542D"/>
    <w:rsid w:val="00135545"/>
    <w:rsid w:val="0013682D"/>
    <w:rsid w:val="00137A70"/>
    <w:rsid w:val="00137AB3"/>
    <w:rsid w:val="00140C2A"/>
    <w:rsid w:val="00140F4D"/>
    <w:rsid w:val="00142C6D"/>
    <w:rsid w:val="00142FF5"/>
    <w:rsid w:val="00143E49"/>
    <w:rsid w:val="001446E2"/>
    <w:rsid w:val="001454C5"/>
    <w:rsid w:val="00146067"/>
    <w:rsid w:val="0014689A"/>
    <w:rsid w:val="00147926"/>
    <w:rsid w:val="001507B6"/>
    <w:rsid w:val="00150F65"/>
    <w:rsid w:val="00151D69"/>
    <w:rsid w:val="0015294F"/>
    <w:rsid w:val="00152D90"/>
    <w:rsid w:val="00153611"/>
    <w:rsid w:val="0015469C"/>
    <w:rsid w:val="00154FE2"/>
    <w:rsid w:val="00155114"/>
    <w:rsid w:val="00155730"/>
    <w:rsid w:val="00155E42"/>
    <w:rsid w:val="00156B78"/>
    <w:rsid w:val="00157056"/>
    <w:rsid w:val="001612BC"/>
    <w:rsid w:val="001613CE"/>
    <w:rsid w:val="0016173F"/>
    <w:rsid w:val="001623D9"/>
    <w:rsid w:val="00162B6A"/>
    <w:rsid w:val="0016303D"/>
    <w:rsid w:val="00163294"/>
    <w:rsid w:val="00163C9F"/>
    <w:rsid w:val="001644F1"/>
    <w:rsid w:val="00165D3C"/>
    <w:rsid w:val="001664C5"/>
    <w:rsid w:val="0016678B"/>
    <w:rsid w:val="00166CD3"/>
    <w:rsid w:val="00167865"/>
    <w:rsid w:val="0017005C"/>
    <w:rsid w:val="0017012E"/>
    <w:rsid w:val="0017078A"/>
    <w:rsid w:val="0017189F"/>
    <w:rsid w:val="00172622"/>
    <w:rsid w:val="00172822"/>
    <w:rsid w:val="0017365E"/>
    <w:rsid w:val="0017389C"/>
    <w:rsid w:val="00173B0B"/>
    <w:rsid w:val="0017523A"/>
    <w:rsid w:val="00177009"/>
    <w:rsid w:val="00177745"/>
    <w:rsid w:val="00180DE1"/>
    <w:rsid w:val="00180EF4"/>
    <w:rsid w:val="0018131A"/>
    <w:rsid w:val="00182132"/>
    <w:rsid w:val="00183110"/>
    <w:rsid w:val="00183966"/>
    <w:rsid w:val="00183A7E"/>
    <w:rsid w:val="00184911"/>
    <w:rsid w:val="00185728"/>
    <w:rsid w:val="001859A9"/>
    <w:rsid w:val="00186C1E"/>
    <w:rsid w:val="00186E52"/>
    <w:rsid w:val="00190344"/>
    <w:rsid w:val="00191B8D"/>
    <w:rsid w:val="001925B4"/>
    <w:rsid w:val="00192A51"/>
    <w:rsid w:val="00194367"/>
    <w:rsid w:val="001A1690"/>
    <w:rsid w:val="001A2088"/>
    <w:rsid w:val="001A4EF0"/>
    <w:rsid w:val="001A51D9"/>
    <w:rsid w:val="001A5DF1"/>
    <w:rsid w:val="001A5F70"/>
    <w:rsid w:val="001A66EF"/>
    <w:rsid w:val="001A6B0F"/>
    <w:rsid w:val="001A6E5D"/>
    <w:rsid w:val="001A6E99"/>
    <w:rsid w:val="001B00A9"/>
    <w:rsid w:val="001B01C5"/>
    <w:rsid w:val="001B01E9"/>
    <w:rsid w:val="001B1206"/>
    <w:rsid w:val="001B1AC5"/>
    <w:rsid w:val="001B3823"/>
    <w:rsid w:val="001B3838"/>
    <w:rsid w:val="001B3DA0"/>
    <w:rsid w:val="001B4326"/>
    <w:rsid w:val="001B443A"/>
    <w:rsid w:val="001B5599"/>
    <w:rsid w:val="001B5A03"/>
    <w:rsid w:val="001B5FFD"/>
    <w:rsid w:val="001B6B10"/>
    <w:rsid w:val="001B6C20"/>
    <w:rsid w:val="001B6C6A"/>
    <w:rsid w:val="001B6E5C"/>
    <w:rsid w:val="001B76F9"/>
    <w:rsid w:val="001B7CD6"/>
    <w:rsid w:val="001C012A"/>
    <w:rsid w:val="001C0302"/>
    <w:rsid w:val="001C14A9"/>
    <w:rsid w:val="001C2320"/>
    <w:rsid w:val="001C41E8"/>
    <w:rsid w:val="001C5241"/>
    <w:rsid w:val="001C6959"/>
    <w:rsid w:val="001C698D"/>
    <w:rsid w:val="001C7361"/>
    <w:rsid w:val="001D1307"/>
    <w:rsid w:val="001D2150"/>
    <w:rsid w:val="001D2811"/>
    <w:rsid w:val="001D3464"/>
    <w:rsid w:val="001D52FD"/>
    <w:rsid w:val="001D76CC"/>
    <w:rsid w:val="001D78F0"/>
    <w:rsid w:val="001E006F"/>
    <w:rsid w:val="001E0EA6"/>
    <w:rsid w:val="001E10C4"/>
    <w:rsid w:val="001E1414"/>
    <w:rsid w:val="001E3E33"/>
    <w:rsid w:val="001E4030"/>
    <w:rsid w:val="001E46DF"/>
    <w:rsid w:val="001E47EB"/>
    <w:rsid w:val="001E5356"/>
    <w:rsid w:val="001E6184"/>
    <w:rsid w:val="001E6C21"/>
    <w:rsid w:val="001F07C1"/>
    <w:rsid w:val="001F0C7E"/>
    <w:rsid w:val="001F239C"/>
    <w:rsid w:val="001F2809"/>
    <w:rsid w:val="001F2C93"/>
    <w:rsid w:val="001F36AB"/>
    <w:rsid w:val="001F3860"/>
    <w:rsid w:val="001F4DF0"/>
    <w:rsid w:val="001F63A0"/>
    <w:rsid w:val="001F6743"/>
    <w:rsid w:val="001F7FCE"/>
    <w:rsid w:val="002003B9"/>
    <w:rsid w:val="00201813"/>
    <w:rsid w:val="00203343"/>
    <w:rsid w:val="00204035"/>
    <w:rsid w:val="00204239"/>
    <w:rsid w:val="002054F1"/>
    <w:rsid w:val="00205DAD"/>
    <w:rsid w:val="00205F53"/>
    <w:rsid w:val="00206243"/>
    <w:rsid w:val="002063E3"/>
    <w:rsid w:val="00207856"/>
    <w:rsid w:val="00207C58"/>
    <w:rsid w:val="00207F39"/>
    <w:rsid w:val="00210522"/>
    <w:rsid w:val="0021098D"/>
    <w:rsid w:val="00210B64"/>
    <w:rsid w:val="00210FD6"/>
    <w:rsid w:val="00212145"/>
    <w:rsid w:val="00212B6A"/>
    <w:rsid w:val="002146A8"/>
    <w:rsid w:val="002160B2"/>
    <w:rsid w:val="002164B2"/>
    <w:rsid w:val="00216805"/>
    <w:rsid w:val="002169CB"/>
    <w:rsid w:val="00220397"/>
    <w:rsid w:val="0022155E"/>
    <w:rsid w:val="00221933"/>
    <w:rsid w:val="0022198C"/>
    <w:rsid w:val="00222368"/>
    <w:rsid w:val="002230BD"/>
    <w:rsid w:val="002242D1"/>
    <w:rsid w:val="002251BD"/>
    <w:rsid w:val="002254B6"/>
    <w:rsid w:val="0022580A"/>
    <w:rsid w:val="00225AC1"/>
    <w:rsid w:val="002263DB"/>
    <w:rsid w:val="00227012"/>
    <w:rsid w:val="0022736A"/>
    <w:rsid w:val="00230192"/>
    <w:rsid w:val="00231221"/>
    <w:rsid w:val="00231421"/>
    <w:rsid w:val="00231650"/>
    <w:rsid w:val="00232593"/>
    <w:rsid w:val="0023264F"/>
    <w:rsid w:val="002326A8"/>
    <w:rsid w:val="002328EA"/>
    <w:rsid w:val="00234A97"/>
    <w:rsid w:val="00234D8C"/>
    <w:rsid w:val="00236BF9"/>
    <w:rsid w:val="00237766"/>
    <w:rsid w:val="0024169B"/>
    <w:rsid w:val="002426C1"/>
    <w:rsid w:val="00244264"/>
    <w:rsid w:val="0024458A"/>
    <w:rsid w:val="00245C14"/>
    <w:rsid w:val="00247C1A"/>
    <w:rsid w:val="00250695"/>
    <w:rsid w:val="00250AFD"/>
    <w:rsid w:val="00251325"/>
    <w:rsid w:val="002514F4"/>
    <w:rsid w:val="00251BAD"/>
    <w:rsid w:val="002522DD"/>
    <w:rsid w:val="0025292F"/>
    <w:rsid w:val="00253722"/>
    <w:rsid w:val="002538C5"/>
    <w:rsid w:val="00253982"/>
    <w:rsid w:val="00253D5A"/>
    <w:rsid w:val="00253EDB"/>
    <w:rsid w:val="0025465D"/>
    <w:rsid w:val="00254AE2"/>
    <w:rsid w:val="00260B83"/>
    <w:rsid w:val="00260F49"/>
    <w:rsid w:val="00261B16"/>
    <w:rsid w:val="002622D3"/>
    <w:rsid w:val="0026469C"/>
    <w:rsid w:val="002669D5"/>
    <w:rsid w:val="002671D6"/>
    <w:rsid w:val="0027070E"/>
    <w:rsid w:val="00271524"/>
    <w:rsid w:val="00275C27"/>
    <w:rsid w:val="002764CF"/>
    <w:rsid w:val="00276C16"/>
    <w:rsid w:val="00277E7F"/>
    <w:rsid w:val="00280575"/>
    <w:rsid w:val="00281819"/>
    <w:rsid w:val="002822FB"/>
    <w:rsid w:val="0028231A"/>
    <w:rsid w:val="00282E99"/>
    <w:rsid w:val="0028340F"/>
    <w:rsid w:val="00283B36"/>
    <w:rsid w:val="002844F7"/>
    <w:rsid w:val="00284E01"/>
    <w:rsid w:val="00285B73"/>
    <w:rsid w:val="002862BB"/>
    <w:rsid w:val="002872E7"/>
    <w:rsid w:val="00287687"/>
    <w:rsid w:val="00290A54"/>
    <w:rsid w:val="00291048"/>
    <w:rsid w:val="00293D6E"/>
    <w:rsid w:val="0029451F"/>
    <w:rsid w:val="00294540"/>
    <w:rsid w:val="002946AB"/>
    <w:rsid w:val="00294732"/>
    <w:rsid w:val="002969BD"/>
    <w:rsid w:val="00296F3C"/>
    <w:rsid w:val="00297465"/>
    <w:rsid w:val="00297C50"/>
    <w:rsid w:val="002A0C27"/>
    <w:rsid w:val="002A1395"/>
    <w:rsid w:val="002A1CC4"/>
    <w:rsid w:val="002A24D7"/>
    <w:rsid w:val="002A29A1"/>
    <w:rsid w:val="002A2D2D"/>
    <w:rsid w:val="002A4441"/>
    <w:rsid w:val="002A46B0"/>
    <w:rsid w:val="002A5E70"/>
    <w:rsid w:val="002A5F42"/>
    <w:rsid w:val="002A6923"/>
    <w:rsid w:val="002A6A27"/>
    <w:rsid w:val="002A7921"/>
    <w:rsid w:val="002A7B26"/>
    <w:rsid w:val="002B01B2"/>
    <w:rsid w:val="002B02A9"/>
    <w:rsid w:val="002B08EA"/>
    <w:rsid w:val="002B16B3"/>
    <w:rsid w:val="002B1BFD"/>
    <w:rsid w:val="002B3CB6"/>
    <w:rsid w:val="002B3EDF"/>
    <w:rsid w:val="002B5399"/>
    <w:rsid w:val="002B60EA"/>
    <w:rsid w:val="002B65ED"/>
    <w:rsid w:val="002B6EE3"/>
    <w:rsid w:val="002B775A"/>
    <w:rsid w:val="002B78C8"/>
    <w:rsid w:val="002B7D38"/>
    <w:rsid w:val="002B7F8F"/>
    <w:rsid w:val="002C1F79"/>
    <w:rsid w:val="002C2066"/>
    <w:rsid w:val="002C2290"/>
    <w:rsid w:val="002C29AF"/>
    <w:rsid w:val="002C3CE8"/>
    <w:rsid w:val="002C504D"/>
    <w:rsid w:val="002C5171"/>
    <w:rsid w:val="002C5868"/>
    <w:rsid w:val="002C5D56"/>
    <w:rsid w:val="002C6BEC"/>
    <w:rsid w:val="002C70C4"/>
    <w:rsid w:val="002C78AD"/>
    <w:rsid w:val="002D0580"/>
    <w:rsid w:val="002D0E9A"/>
    <w:rsid w:val="002D2FE4"/>
    <w:rsid w:val="002D38C6"/>
    <w:rsid w:val="002D3EB9"/>
    <w:rsid w:val="002D5660"/>
    <w:rsid w:val="002E0F6A"/>
    <w:rsid w:val="002E1B90"/>
    <w:rsid w:val="002E27BC"/>
    <w:rsid w:val="002E3466"/>
    <w:rsid w:val="002E3C4B"/>
    <w:rsid w:val="002E3C8A"/>
    <w:rsid w:val="002E4399"/>
    <w:rsid w:val="002E4AF0"/>
    <w:rsid w:val="002E6C19"/>
    <w:rsid w:val="002E779A"/>
    <w:rsid w:val="002F13F1"/>
    <w:rsid w:val="002F17FF"/>
    <w:rsid w:val="002F1F44"/>
    <w:rsid w:val="002F2734"/>
    <w:rsid w:val="002F2BFF"/>
    <w:rsid w:val="002F41D8"/>
    <w:rsid w:val="002F4F02"/>
    <w:rsid w:val="002F5EB4"/>
    <w:rsid w:val="002F6ABC"/>
    <w:rsid w:val="00300F77"/>
    <w:rsid w:val="00301A68"/>
    <w:rsid w:val="00302132"/>
    <w:rsid w:val="00302696"/>
    <w:rsid w:val="00302B49"/>
    <w:rsid w:val="003041F9"/>
    <w:rsid w:val="00304B6C"/>
    <w:rsid w:val="00305736"/>
    <w:rsid w:val="00307130"/>
    <w:rsid w:val="003073E1"/>
    <w:rsid w:val="00307EDC"/>
    <w:rsid w:val="00310F92"/>
    <w:rsid w:val="003112D5"/>
    <w:rsid w:val="00311C2C"/>
    <w:rsid w:val="00311F8E"/>
    <w:rsid w:val="00312CD2"/>
    <w:rsid w:val="003132A2"/>
    <w:rsid w:val="00314692"/>
    <w:rsid w:val="003147B5"/>
    <w:rsid w:val="0031631A"/>
    <w:rsid w:val="0031671C"/>
    <w:rsid w:val="00316BDD"/>
    <w:rsid w:val="00316C00"/>
    <w:rsid w:val="00316D7C"/>
    <w:rsid w:val="003170A2"/>
    <w:rsid w:val="003175E5"/>
    <w:rsid w:val="003175FD"/>
    <w:rsid w:val="003211E9"/>
    <w:rsid w:val="003260BA"/>
    <w:rsid w:val="00327854"/>
    <w:rsid w:val="00327D38"/>
    <w:rsid w:val="0033041F"/>
    <w:rsid w:val="00330899"/>
    <w:rsid w:val="0033390B"/>
    <w:rsid w:val="003343AE"/>
    <w:rsid w:val="00334947"/>
    <w:rsid w:val="00334E46"/>
    <w:rsid w:val="00335BD7"/>
    <w:rsid w:val="00336E42"/>
    <w:rsid w:val="00337FD7"/>
    <w:rsid w:val="0034159B"/>
    <w:rsid w:val="0034225E"/>
    <w:rsid w:val="00343021"/>
    <w:rsid w:val="00343CE0"/>
    <w:rsid w:val="00343E8B"/>
    <w:rsid w:val="0034565E"/>
    <w:rsid w:val="00345E9B"/>
    <w:rsid w:val="00346629"/>
    <w:rsid w:val="00346C31"/>
    <w:rsid w:val="003475DB"/>
    <w:rsid w:val="00350C36"/>
    <w:rsid w:val="00350FD0"/>
    <w:rsid w:val="00351579"/>
    <w:rsid w:val="00352214"/>
    <w:rsid w:val="0035316E"/>
    <w:rsid w:val="00353462"/>
    <w:rsid w:val="00353FCC"/>
    <w:rsid w:val="003548C5"/>
    <w:rsid w:val="00354925"/>
    <w:rsid w:val="00354C17"/>
    <w:rsid w:val="00354CD8"/>
    <w:rsid w:val="00354FDC"/>
    <w:rsid w:val="003561BE"/>
    <w:rsid w:val="00356705"/>
    <w:rsid w:val="0035762B"/>
    <w:rsid w:val="003576B6"/>
    <w:rsid w:val="00357E4A"/>
    <w:rsid w:val="003601A3"/>
    <w:rsid w:val="00360A60"/>
    <w:rsid w:val="00361BFF"/>
    <w:rsid w:val="00361D64"/>
    <w:rsid w:val="00364983"/>
    <w:rsid w:val="00364D29"/>
    <w:rsid w:val="0036537D"/>
    <w:rsid w:val="003658A4"/>
    <w:rsid w:val="003659D5"/>
    <w:rsid w:val="00365D3B"/>
    <w:rsid w:val="00366711"/>
    <w:rsid w:val="00367659"/>
    <w:rsid w:val="00370448"/>
    <w:rsid w:val="003709BA"/>
    <w:rsid w:val="00370E33"/>
    <w:rsid w:val="00371940"/>
    <w:rsid w:val="003719D2"/>
    <w:rsid w:val="0037223E"/>
    <w:rsid w:val="0037233C"/>
    <w:rsid w:val="00373A51"/>
    <w:rsid w:val="00373B5B"/>
    <w:rsid w:val="00373DDC"/>
    <w:rsid w:val="00374C13"/>
    <w:rsid w:val="0037634E"/>
    <w:rsid w:val="003769C6"/>
    <w:rsid w:val="00381FD8"/>
    <w:rsid w:val="0038260B"/>
    <w:rsid w:val="00384987"/>
    <w:rsid w:val="00384EC5"/>
    <w:rsid w:val="00384F3C"/>
    <w:rsid w:val="00385A40"/>
    <w:rsid w:val="003861F6"/>
    <w:rsid w:val="00386EC5"/>
    <w:rsid w:val="0038711F"/>
    <w:rsid w:val="003873E8"/>
    <w:rsid w:val="00390220"/>
    <w:rsid w:val="0039086C"/>
    <w:rsid w:val="00391CE4"/>
    <w:rsid w:val="00392583"/>
    <w:rsid w:val="003925CA"/>
    <w:rsid w:val="0039431A"/>
    <w:rsid w:val="00394707"/>
    <w:rsid w:val="0039522B"/>
    <w:rsid w:val="003957BF"/>
    <w:rsid w:val="003A0769"/>
    <w:rsid w:val="003A1016"/>
    <w:rsid w:val="003A1791"/>
    <w:rsid w:val="003A2019"/>
    <w:rsid w:val="003A29F2"/>
    <w:rsid w:val="003A2A04"/>
    <w:rsid w:val="003A3975"/>
    <w:rsid w:val="003A4DE9"/>
    <w:rsid w:val="003A54F3"/>
    <w:rsid w:val="003A5E27"/>
    <w:rsid w:val="003A69AF"/>
    <w:rsid w:val="003A71E7"/>
    <w:rsid w:val="003A7614"/>
    <w:rsid w:val="003B0893"/>
    <w:rsid w:val="003B090B"/>
    <w:rsid w:val="003B1089"/>
    <w:rsid w:val="003B49E1"/>
    <w:rsid w:val="003B576C"/>
    <w:rsid w:val="003B5DFC"/>
    <w:rsid w:val="003B6260"/>
    <w:rsid w:val="003B7212"/>
    <w:rsid w:val="003B75C0"/>
    <w:rsid w:val="003B7B8B"/>
    <w:rsid w:val="003C03E3"/>
    <w:rsid w:val="003C128E"/>
    <w:rsid w:val="003C265B"/>
    <w:rsid w:val="003C3617"/>
    <w:rsid w:val="003C39A2"/>
    <w:rsid w:val="003C5069"/>
    <w:rsid w:val="003C56C0"/>
    <w:rsid w:val="003C5D36"/>
    <w:rsid w:val="003C5E51"/>
    <w:rsid w:val="003C645C"/>
    <w:rsid w:val="003D022E"/>
    <w:rsid w:val="003D174A"/>
    <w:rsid w:val="003D3373"/>
    <w:rsid w:val="003D346A"/>
    <w:rsid w:val="003D4401"/>
    <w:rsid w:val="003D4DFB"/>
    <w:rsid w:val="003D5009"/>
    <w:rsid w:val="003D5946"/>
    <w:rsid w:val="003D5A44"/>
    <w:rsid w:val="003D5BE5"/>
    <w:rsid w:val="003D613B"/>
    <w:rsid w:val="003D6690"/>
    <w:rsid w:val="003D6B25"/>
    <w:rsid w:val="003D77A2"/>
    <w:rsid w:val="003D7B62"/>
    <w:rsid w:val="003E04B5"/>
    <w:rsid w:val="003E0716"/>
    <w:rsid w:val="003E077B"/>
    <w:rsid w:val="003E2250"/>
    <w:rsid w:val="003E3AC2"/>
    <w:rsid w:val="003E49AF"/>
    <w:rsid w:val="003E5063"/>
    <w:rsid w:val="003E5C61"/>
    <w:rsid w:val="003E5FCE"/>
    <w:rsid w:val="003E70CE"/>
    <w:rsid w:val="003E7DD4"/>
    <w:rsid w:val="003F1090"/>
    <w:rsid w:val="003F1C24"/>
    <w:rsid w:val="003F243F"/>
    <w:rsid w:val="003F4992"/>
    <w:rsid w:val="003F5BE8"/>
    <w:rsid w:val="003F68D6"/>
    <w:rsid w:val="003F6E80"/>
    <w:rsid w:val="003F702D"/>
    <w:rsid w:val="003F7229"/>
    <w:rsid w:val="004006E1"/>
    <w:rsid w:val="00401C7D"/>
    <w:rsid w:val="00401D4A"/>
    <w:rsid w:val="00402682"/>
    <w:rsid w:val="00403B9C"/>
    <w:rsid w:val="00404638"/>
    <w:rsid w:val="004048CE"/>
    <w:rsid w:val="00404A21"/>
    <w:rsid w:val="00404ACA"/>
    <w:rsid w:val="00404B3C"/>
    <w:rsid w:val="00405C50"/>
    <w:rsid w:val="00405DBB"/>
    <w:rsid w:val="00406E70"/>
    <w:rsid w:val="0040758C"/>
    <w:rsid w:val="004105EF"/>
    <w:rsid w:val="00410CB8"/>
    <w:rsid w:val="00410FC1"/>
    <w:rsid w:val="00411004"/>
    <w:rsid w:val="00411ADB"/>
    <w:rsid w:val="00411F4D"/>
    <w:rsid w:val="004136BA"/>
    <w:rsid w:val="004147F5"/>
    <w:rsid w:val="00414AC5"/>
    <w:rsid w:val="00415196"/>
    <w:rsid w:val="004151A6"/>
    <w:rsid w:val="00415427"/>
    <w:rsid w:val="0041662E"/>
    <w:rsid w:val="00417D28"/>
    <w:rsid w:val="004200F7"/>
    <w:rsid w:val="00421160"/>
    <w:rsid w:val="00421A15"/>
    <w:rsid w:val="00421D8F"/>
    <w:rsid w:val="00422209"/>
    <w:rsid w:val="0042247A"/>
    <w:rsid w:val="004224F7"/>
    <w:rsid w:val="00423683"/>
    <w:rsid w:val="00423A3E"/>
    <w:rsid w:val="0042468D"/>
    <w:rsid w:val="00425F7B"/>
    <w:rsid w:val="0043176F"/>
    <w:rsid w:val="00431A06"/>
    <w:rsid w:val="00432B29"/>
    <w:rsid w:val="00432F3B"/>
    <w:rsid w:val="004340AC"/>
    <w:rsid w:val="00434371"/>
    <w:rsid w:val="0043475A"/>
    <w:rsid w:val="00434D96"/>
    <w:rsid w:val="00435017"/>
    <w:rsid w:val="004353B2"/>
    <w:rsid w:val="0044027A"/>
    <w:rsid w:val="00440382"/>
    <w:rsid w:val="004406C7"/>
    <w:rsid w:val="00440FEE"/>
    <w:rsid w:val="00444A5E"/>
    <w:rsid w:val="00444E49"/>
    <w:rsid w:val="00444FC0"/>
    <w:rsid w:val="00446874"/>
    <w:rsid w:val="00446EDD"/>
    <w:rsid w:val="004514C4"/>
    <w:rsid w:val="0045174C"/>
    <w:rsid w:val="00454B92"/>
    <w:rsid w:val="00456ADF"/>
    <w:rsid w:val="00456B34"/>
    <w:rsid w:val="00457014"/>
    <w:rsid w:val="00457BA2"/>
    <w:rsid w:val="00457E3A"/>
    <w:rsid w:val="0046004A"/>
    <w:rsid w:val="004605EC"/>
    <w:rsid w:val="0046146D"/>
    <w:rsid w:val="004618DF"/>
    <w:rsid w:val="00462DCC"/>
    <w:rsid w:val="00464A2E"/>
    <w:rsid w:val="00464A48"/>
    <w:rsid w:val="00464CDB"/>
    <w:rsid w:val="00464DC5"/>
    <w:rsid w:val="00464EA4"/>
    <w:rsid w:val="00465BDF"/>
    <w:rsid w:val="00465E1E"/>
    <w:rsid w:val="004700D1"/>
    <w:rsid w:val="00470366"/>
    <w:rsid w:val="00470EC2"/>
    <w:rsid w:val="0047181E"/>
    <w:rsid w:val="00471F19"/>
    <w:rsid w:val="00473DD2"/>
    <w:rsid w:val="00474046"/>
    <w:rsid w:val="00474578"/>
    <w:rsid w:val="00475781"/>
    <w:rsid w:val="00475C39"/>
    <w:rsid w:val="00477D11"/>
    <w:rsid w:val="0048003F"/>
    <w:rsid w:val="00480326"/>
    <w:rsid w:val="00480E64"/>
    <w:rsid w:val="00481DC1"/>
    <w:rsid w:val="00483537"/>
    <w:rsid w:val="00483952"/>
    <w:rsid w:val="00483ECC"/>
    <w:rsid w:val="00484035"/>
    <w:rsid w:val="0048531D"/>
    <w:rsid w:val="004862F7"/>
    <w:rsid w:val="00490879"/>
    <w:rsid w:val="0049121A"/>
    <w:rsid w:val="0049128E"/>
    <w:rsid w:val="00492EA7"/>
    <w:rsid w:val="00492FBF"/>
    <w:rsid w:val="00493F19"/>
    <w:rsid w:val="004941F6"/>
    <w:rsid w:val="00496BFD"/>
    <w:rsid w:val="004974A6"/>
    <w:rsid w:val="004A02FC"/>
    <w:rsid w:val="004A0AA8"/>
    <w:rsid w:val="004A0B05"/>
    <w:rsid w:val="004A1B4C"/>
    <w:rsid w:val="004A1B69"/>
    <w:rsid w:val="004A2418"/>
    <w:rsid w:val="004A28A6"/>
    <w:rsid w:val="004A2E90"/>
    <w:rsid w:val="004A3533"/>
    <w:rsid w:val="004A354E"/>
    <w:rsid w:val="004A48AD"/>
    <w:rsid w:val="004A5A1C"/>
    <w:rsid w:val="004A5C73"/>
    <w:rsid w:val="004A5D36"/>
    <w:rsid w:val="004A7AE2"/>
    <w:rsid w:val="004B2300"/>
    <w:rsid w:val="004B2CD0"/>
    <w:rsid w:val="004B30CA"/>
    <w:rsid w:val="004B3DF4"/>
    <w:rsid w:val="004B44B3"/>
    <w:rsid w:val="004B4F7E"/>
    <w:rsid w:val="004B56E3"/>
    <w:rsid w:val="004B6552"/>
    <w:rsid w:val="004B734D"/>
    <w:rsid w:val="004B75C4"/>
    <w:rsid w:val="004B795B"/>
    <w:rsid w:val="004B7D02"/>
    <w:rsid w:val="004C0388"/>
    <w:rsid w:val="004C0598"/>
    <w:rsid w:val="004C0D48"/>
    <w:rsid w:val="004C161F"/>
    <w:rsid w:val="004C1AD5"/>
    <w:rsid w:val="004C2C19"/>
    <w:rsid w:val="004C3BB3"/>
    <w:rsid w:val="004C42D3"/>
    <w:rsid w:val="004C4C97"/>
    <w:rsid w:val="004C698C"/>
    <w:rsid w:val="004C6B8E"/>
    <w:rsid w:val="004C7F5B"/>
    <w:rsid w:val="004D1407"/>
    <w:rsid w:val="004D336E"/>
    <w:rsid w:val="004D3842"/>
    <w:rsid w:val="004D3A5A"/>
    <w:rsid w:val="004D4C88"/>
    <w:rsid w:val="004D6DFD"/>
    <w:rsid w:val="004D72F0"/>
    <w:rsid w:val="004E0C4C"/>
    <w:rsid w:val="004E3210"/>
    <w:rsid w:val="004E37A7"/>
    <w:rsid w:val="004E414E"/>
    <w:rsid w:val="004E452F"/>
    <w:rsid w:val="004E4C1C"/>
    <w:rsid w:val="004E59E8"/>
    <w:rsid w:val="004E5FF7"/>
    <w:rsid w:val="004F0515"/>
    <w:rsid w:val="004F0C79"/>
    <w:rsid w:val="004F0CF1"/>
    <w:rsid w:val="004F19B5"/>
    <w:rsid w:val="004F2FFB"/>
    <w:rsid w:val="004F34B0"/>
    <w:rsid w:val="004F4254"/>
    <w:rsid w:val="004F4B83"/>
    <w:rsid w:val="004F5A3D"/>
    <w:rsid w:val="004F63B2"/>
    <w:rsid w:val="004F6936"/>
    <w:rsid w:val="004F70AA"/>
    <w:rsid w:val="004F7413"/>
    <w:rsid w:val="004F79A6"/>
    <w:rsid w:val="004F79AC"/>
    <w:rsid w:val="004F7AD3"/>
    <w:rsid w:val="004F7F71"/>
    <w:rsid w:val="005003AE"/>
    <w:rsid w:val="005005FB"/>
    <w:rsid w:val="005015CF"/>
    <w:rsid w:val="0050253C"/>
    <w:rsid w:val="00504484"/>
    <w:rsid w:val="00504EC0"/>
    <w:rsid w:val="00504F2B"/>
    <w:rsid w:val="005063CD"/>
    <w:rsid w:val="0050659F"/>
    <w:rsid w:val="00507541"/>
    <w:rsid w:val="005107ED"/>
    <w:rsid w:val="00510DF5"/>
    <w:rsid w:val="0051198E"/>
    <w:rsid w:val="00512156"/>
    <w:rsid w:val="005131F1"/>
    <w:rsid w:val="00513349"/>
    <w:rsid w:val="00513C4E"/>
    <w:rsid w:val="00513CEC"/>
    <w:rsid w:val="00514552"/>
    <w:rsid w:val="00514766"/>
    <w:rsid w:val="0051514A"/>
    <w:rsid w:val="005157A9"/>
    <w:rsid w:val="00515928"/>
    <w:rsid w:val="00515C96"/>
    <w:rsid w:val="00515F23"/>
    <w:rsid w:val="0051716C"/>
    <w:rsid w:val="005205BF"/>
    <w:rsid w:val="0052137F"/>
    <w:rsid w:val="00525BF0"/>
    <w:rsid w:val="0052691F"/>
    <w:rsid w:val="00527686"/>
    <w:rsid w:val="00530AE7"/>
    <w:rsid w:val="00531A16"/>
    <w:rsid w:val="0053308C"/>
    <w:rsid w:val="0053392D"/>
    <w:rsid w:val="00534282"/>
    <w:rsid w:val="0053498A"/>
    <w:rsid w:val="005349C5"/>
    <w:rsid w:val="0053510F"/>
    <w:rsid w:val="0053574E"/>
    <w:rsid w:val="00535F10"/>
    <w:rsid w:val="005363DA"/>
    <w:rsid w:val="00537B99"/>
    <w:rsid w:val="00540BB8"/>
    <w:rsid w:val="00541A2F"/>
    <w:rsid w:val="0054232D"/>
    <w:rsid w:val="00543284"/>
    <w:rsid w:val="00544E95"/>
    <w:rsid w:val="00544F18"/>
    <w:rsid w:val="00545270"/>
    <w:rsid w:val="005452A2"/>
    <w:rsid w:val="00545D22"/>
    <w:rsid w:val="00546768"/>
    <w:rsid w:val="00546873"/>
    <w:rsid w:val="0054720A"/>
    <w:rsid w:val="00550C08"/>
    <w:rsid w:val="00551967"/>
    <w:rsid w:val="00552C7B"/>
    <w:rsid w:val="00553B0D"/>
    <w:rsid w:val="0055428A"/>
    <w:rsid w:val="005563BC"/>
    <w:rsid w:val="00556D9D"/>
    <w:rsid w:val="0055730C"/>
    <w:rsid w:val="005576AC"/>
    <w:rsid w:val="00560249"/>
    <w:rsid w:val="005607A4"/>
    <w:rsid w:val="00560855"/>
    <w:rsid w:val="00561001"/>
    <w:rsid w:val="00561712"/>
    <w:rsid w:val="00562CAD"/>
    <w:rsid w:val="00563C58"/>
    <w:rsid w:val="0056415B"/>
    <w:rsid w:val="005644BA"/>
    <w:rsid w:val="005649CB"/>
    <w:rsid w:val="0056586B"/>
    <w:rsid w:val="0056797A"/>
    <w:rsid w:val="00570EE5"/>
    <w:rsid w:val="0057193E"/>
    <w:rsid w:val="005727B9"/>
    <w:rsid w:val="00572A6F"/>
    <w:rsid w:val="005755A3"/>
    <w:rsid w:val="00576144"/>
    <w:rsid w:val="005768EF"/>
    <w:rsid w:val="00576F3F"/>
    <w:rsid w:val="005772D7"/>
    <w:rsid w:val="00580A9B"/>
    <w:rsid w:val="00580E37"/>
    <w:rsid w:val="00581227"/>
    <w:rsid w:val="005813F9"/>
    <w:rsid w:val="00581932"/>
    <w:rsid w:val="00581DF8"/>
    <w:rsid w:val="00581F84"/>
    <w:rsid w:val="0058272F"/>
    <w:rsid w:val="00583281"/>
    <w:rsid w:val="00585C39"/>
    <w:rsid w:val="00586221"/>
    <w:rsid w:val="00586324"/>
    <w:rsid w:val="00586A3F"/>
    <w:rsid w:val="0058745C"/>
    <w:rsid w:val="00587C82"/>
    <w:rsid w:val="00587F1E"/>
    <w:rsid w:val="00590415"/>
    <w:rsid w:val="00590D69"/>
    <w:rsid w:val="00592998"/>
    <w:rsid w:val="00594250"/>
    <w:rsid w:val="00594FCA"/>
    <w:rsid w:val="005952CC"/>
    <w:rsid w:val="00595818"/>
    <w:rsid w:val="0059585F"/>
    <w:rsid w:val="00596BE3"/>
    <w:rsid w:val="005973A2"/>
    <w:rsid w:val="005976E6"/>
    <w:rsid w:val="005A108A"/>
    <w:rsid w:val="005A4A2E"/>
    <w:rsid w:val="005A537D"/>
    <w:rsid w:val="005A5754"/>
    <w:rsid w:val="005A74F6"/>
    <w:rsid w:val="005A7FBA"/>
    <w:rsid w:val="005B08D1"/>
    <w:rsid w:val="005B0CB5"/>
    <w:rsid w:val="005B0E69"/>
    <w:rsid w:val="005B1D9B"/>
    <w:rsid w:val="005B4492"/>
    <w:rsid w:val="005B4B13"/>
    <w:rsid w:val="005B52F1"/>
    <w:rsid w:val="005B7117"/>
    <w:rsid w:val="005B7370"/>
    <w:rsid w:val="005C05B5"/>
    <w:rsid w:val="005C129A"/>
    <w:rsid w:val="005C23BB"/>
    <w:rsid w:val="005C3561"/>
    <w:rsid w:val="005C3D25"/>
    <w:rsid w:val="005C4035"/>
    <w:rsid w:val="005C5F97"/>
    <w:rsid w:val="005C6010"/>
    <w:rsid w:val="005C610B"/>
    <w:rsid w:val="005C6BC1"/>
    <w:rsid w:val="005D09E7"/>
    <w:rsid w:val="005D1F23"/>
    <w:rsid w:val="005D2370"/>
    <w:rsid w:val="005D4825"/>
    <w:rsid w:val="005D489C"/>
    <w:rsid w:val="005D5882"/>
    <w:rsid w:val="005D63C1"/>
    <w:rsid w:val="005D7BE8"/>
    <w:rsid w:val="005E1B60"/>
    <w:rsid w:val="005E22EC"/>
    <w:rsid w:val="005E30DA"/>
    <w:rsid w:val="005E3440"/>
    <w:rsid w:val="005E3C1A"/>
    <w:rsid w:val="005E46E8"/>
    <w:rsid w:val="005E57EA"/>
    <w:rsid w:val="005E6260"/>
    <w:rsid w:val="005E6439"/>
    <w:rsid w:val="005E688E"/>
    <w:rsid w:val="005E6FD3"/>
    <w:rsid w:val="005E7DE6"/>
    <w:rsid w:val="005E7F93"/>
    <w:rsid w:val="005F1198"/>
    <w:rsid w:val="005F2079"/>
    <w:rsid w:val="005F2089"/>
    <w:rsid w:val="005F21C7"/>
    <w:rsid w:val="005F224D"/>
    <w:rsid w:val="005F2CF9"/>
    <w:rsid w:val="005F2CFF"/>
    <w:rsid w:val="005F3B3F"/>
    <w:rsid w:val="005F42CA"/>
    <w:rsid w:val="005F4EB4"/>
    <w:rsid w:val="005F50C3"/>
    <w:rsid w:val="005F539A"/>
    <w:rsid w:val="005F547E"/>
    <w:rsid w:val="005F60A3"/>
    <w:rsid w:val="006002FB"/>
    <w:rsid w:val="00601A5C"/>
    <w:rsid w:val="00601F79"/>
    <w:rsid w:val="00602D06"/>
    <w:rsid w:val="00602ED4"/>
    <w:rsid w:val="006052EA"/>
    <w:rsid w:val="00605B52"/>
    <w:rsid w:val="0060746C"/>
    <w:rsid w:val="0060765E"/>
    <w:rsid w:val="00607815"/>
    <w:rsid w:val="00607C66"/>
    <w:rsid w:val="006102B7"/>
    <w:rsid w:val="00610ED0"/>
    <w:rsid w:val="00611D60"/>
    <w:rsid w:val="00611DA3"/>
    <w:rsid w:val="00611FF5"/>
    <w:rsid w:val="0061233F"/>
    <w:rsid w:val="00613553"/>
    <w:rsid w:val="00614357"/>
    <w:rsid w:val="00614A3F"/>
    <w:rsid w:val="00616EDE"/>
    <w:rsid w:val="006174FF"/>
    <w:rsid w:val="00617C2E"/>
    <w:rsid w:val="00620768"/>
    <w:rsid w:val="00620EBE"/>
    <w:rsid w:val="0062108D"/>
    <w:rsid w:val="0062295C"/>
    <w:rsid w:val="0062358B"/>
    <w:rsid w:val="00623DD6"/>
    <w:rsid w:val="00624E58"/>
    <w:rsid w:val="00626F10"/>
    <w:rsid w:val="006271DE"/>
    <w:rsid w:val="00630205"/>
    <w:rsid w:val="00630FCD"/>
    <w:rsid w:val="006313DB"/>
    <w:rsid w:val="00632404"/>
    <w:rsid w:val="00632991"/>
    <w:rsid w:val="006333B8"/>
    <w:rsid w:val="006336CC"/>
    <w:rsid w:val="00633C69"/>
    <w:rsid w:val="00634B88"/>
    <w:rsid w:val="00635013"/>
    <w:rsid w:val="006402FC"/>
    <w:rsid w:val="006419B0"/>
    <w:rsid w:val="006420AC"/>
    <w:rsid w:val="006425F6"/>
    <w:rsid w:val="0064277C"/>
    <w:rsid w:val="00642A17"/>
    <w:rsid w:val="00642A2A"/>
    <w:rsid w:val="006432D6"/>
    <w:rsid w:val="00643C31"/>
    <w:rsid w:val="00643FD1"/>
    <w:rsid w:val="0064673A"/>
    <w:rsid w:val="00647262"/>
    <w:rsid w:val="00650789"/>
    <w:rsid w:val="0065202E"/>
    <w:rsid w:val="00652963"/>
    <w:rsid w:val="006533A1"/>
    <w:rsid w:val="0065367B"/>
    <w:rsid w:val="006545F9"/>
    <w:rsid w:val="00654F17"/>
    <w:rsid w:val="006568C2"/>
    <w:rsid w:val="00657009"/>
    <w:rsid w:val="00657CEE"/>
    <w:rsid w:val="006607C2"/>
    <w:rsid w:val="0066160B"/>
    <w:rsid w:val="00662F27"/>
    <w:rsid w:val="00665B87"/>
    <w:rsid w:val="006671A3"/>
    <w:rsid w:val="006704CF"/>
    <w:rsid w:val="006707F7"/>
    <w:rsid w:val="0067142B"/>
    <w:rsid w:val="00671CF0"/>
    <w:rsid w:val="006726E1"/>
    <w:rsid w:val="00672871"/>
    <w:rsid w:val="00673253"/>
    <w:rsid w:val="006743A9"/>
    <w:rsid w:val="00674AA1"/>
    <w:rsid w:val="00675883"/>
    <w:rsid w:val="00675D55"/>
    <w:rsid w:val="00676069"/>
    <w:rsid w:val="00676E13"/>
    <w:rsid w:val="00680090"/>
    <w:rsid w:val="00680D4E"/>
    <w:rsid w:val="00681BED"/>
    <w:rsid w:val="00681D7A"/>
    <w:rsid w:val="00683364"/>
    <w:rsid w:val="00684165"/>
    <w:rsid w:val="0068435F"/>
    <w:rsid w:val="00685A2C"/>
    <w:rsid w:val="006867B4"/>
    <w:rsid w:val="0069015F"/>
    <w:rsid w:val="00690C08"/>
    <w:rsid w:val="00691240"/>
    <w:rsid w:val="00692404"/>
    <w:rsid w:val="006926B4"/>
    <w:rsid w:val="00692CF0"/>
    <w:rsid w:val="006932C4"/>
    <w:rsid w:val="0069355F"/>
    <w:rsid w:val="00693762"/>
    <w:rsid w:val="00696A35"/>
    <w:rsid w:val="0069724B"/>
    <w:rsid w:val="006972A0"/>
    <w:rsid w:val="00697707"/>
    <w:rsid w:val="00697D6D"/>
    <w:rsid w:val="006A055A"/>
    <w:rsid w:val="006A0A1D"/>
    <w:rsid w:val="006A21B7"/>
    <w:rsid w:val="006A2636"/>
    <w:rsid w:val="006A3DE3"/>
    <w:rsid w:val="006A5065"/>
    <w:rsid w:val="006A5819"/>
    <w:rsid w:val="006B30AD"/>
    <w:rsid w:val="006B30FE"/>
    <w:rsid w:val="006B3850"/>
    <w:rsid w:val="006B41B9"/>
    <w:rsid w:val="006B56BA"/>
    <w:rsid w:val="006B5C0C"/>
    <w:rsid w:val="006B5F14"/>
    <w:rsid w:val="006B62DA"/>
    <w:rsid w:val="006B6E22"/>
    <w:rsid w:val="006C04CD"/>
    <w:rsid w:val="006C062D"/>
    <w:rsid w:val="006C0997"/>
    <w:rsid w:val="006C2396"/>
    <w:rsid w:val="006C254B"/>
    <w:rsid w:val="006C358D"/>
    <w:rsid w:val="006C411E"/>
    <w:rsid w:val="006C4E4B"/>
    <w:rsid w:val="006C5014"/>
    <w:rsid w:val="006C55E0"/>
    <w:rsid w:val="006C6BFE"/>
    <w:rsid w:val="006C6DA2"/>
    <w:rsid w:val="006C7E61"/>
    <w:rsid w:val="006D1CA1"/>
    <w:rsid w:val="006D1CEE"/>
    <w:rsid w:val="006D3C42"/>
    <w:rsid w:val="006D40C3"/>
    <w:rsid w:val="006D44A0"/>
    <w:rsid w:val="006D559F"/>
    <w:rsid w:val="006D5D99"/>
    <w:rsid w:val="006D6F08"/>
    <w:rsid w:val="006D7060"/>
    <w:rsid w:val="006D77FC"/>
    <w:rsid w:val="006E14BD"/>
    <w:rsid w:val="006E1620"/>
    <w:rsid w:val="006E4037"/>
    <w:rsid w:val="006E4F69"/>
    <w:rsid w:val="006E53D5"/>
    <w:rsid w:val="006E6194"/>
    <w:rsid w:val="006E6259"/>
    <w:rsid w:val="006E7F08"/>
    <w:rsid w:val="006F008C"/>
    <w:rsid w:val="006F1622"/>
    <w:rsid w:val="006F1F01"/>
    <w:rsid w:val="006F4BAD"/>
    <w:rsid w:val="006F66E7"/>
    <w:rsid w:val="006F798C"/>
    <w:rsid w:val="006F7B3A"/>
    <w:rsid w:val="006F7B4C"/>
    <w:rsid w:val="006F7EBE"/>
    <w:rsid w:val="007006B8"/>
    <w:rsid w:val="00700B6A"/>
    <w:rsid w:val="00701359"/>
    <w:rsid w:val="00701445"/>
    <w:rsid w:val="007016C1"/>
    <w:rsid w:val="00703B04"/>
    <w:rsid w:val="00703E8A"/>
    <w:rsid w:val="007062B5"/>
    <w:rsid w:val="007070E1"/>
    <w:rsid w:val="007076F6"/>
    <w:rsid w:val="00710164"/>
    <w:rsid w:val="00711B3C"/>
    <w:rsid w:val="0071371C"/>
    <w:rsid w:val="00713B30"/>
    <w:rsid w:val="00714B12"/>
    <w:rsid w:val="00714E39"/>
    <w:rsid w:val="00715567"/>
    <w:rsid w:val="00717F49"/>
    <w:rsid w:val="00721140"/>
    <w:rsid w:val="007221CC"/>
    <w:rsid w:val="00722709"/>
    <w:rsid w:val="00722F5F"/>
    <w:rsid w:val="00723162"/>
    <w:rsid w:val="007241AE"/>
    <w:rsid w:val="00724C07"/>
    <w:rsid w:val="00724D0F"/>
    <w:rsid w:val="00725538"/>
    <w:rsid w:val="0072738A"/>
    <w:rsid w:val="007313FF"/>
    <w:rsid w:val="0073194C"/>
    <w:rsid w:val="00732B8C"/>
    <w:rsid w:val="007330E2"/>
    <w:rsid w:val="00734387"/>
    <w:rsid w:val="007354CE"/>
    <w:rsid w:val="00735F97"/>
    <w:rsid w:val="00740E87"/>
    <w:rsid w:val="00741E87"/>
    <w:rsid w:val="00742187"/>
    <w:rsid w:val="007421B9"/>
    <w:rsid w:val="007447E3"/>
    <w:rsid w:val="0074514E"/>
    <w:rsid w:val="00745F3C"/>
    <w:rsid w:val="007465ED"/>
    <w:rsid w:val="00746687"/>
    <w:rsid w:val="007472A8"/>
    <w:rsid w:val="00747C02"/>
    <w:rsid w:val="00747EB8"/>
    <w:rsid w:val="00751FA8"/>
    <w:rsid w:val="00754C56"/>
    <w:rsid w:val="00754FAB"/>
    <w:rsid w:val="007557FB"/>
    <w:rsid w:val="00755A35"/>
    <w:rsid w:val="007569DC"/>
    <w:rsid w:val="00760965"/>
    <w:rsid w:val="00761538"/>
    <w:rsid w:val="00761D25"/>
    <w:rsid w:val="007620AD"/>
    <w:rsid w:val="0076241E"/>
    <w:rsid w:val="00762871"/>
    <w:rsid w:val="00762DCE"/>
    <w:rsid w:val="00763193"/>
    <w:rsid w:val="00763FD4"/>
    <w:rsid w:val="00765E9B"/>
    <w:rsid w:val="00767367"/>
    <w:rsid w:val="00767D38"/>
    <w:rsid w:val="00772346"/>
    <w:rsid w:val="00772591"/>
    <w:rsid w:val="00773BED"/>
    <w:rsid w:val="00774822"/>
    <w:rsid w:val="00774950"/>
    <w:rsid w:val="0077543B"/>
    <w:rsid w:val="007757A5"/>
    <w:rsid w:val="00775A67"/>
    <w:rsid w:val="00776E00"/>
    <w:rsid w:val="00776FE8"/>
    <w:rsid w:val="00780EB5"/>
    <w:rsid w:val="007811AF"/>
    <w:rsid w:val="00781B01"/>
    <w:rsid w:val="00782817"/>
    <w:rsid w:val="007832F1"/>
    <w:rsid w:val="00785D13"/>
    <w:rsid w:val="0079027F"/>
    <w:rsid w:val="00790550"/>
    <w:rsid w:val="00790922"/>
    <w:rsid w:val="00791500"/>
    <w:rsid w:val="0079156A"/>
    <w:rsid w:val="00792957"/>
    <w:rsid w:val="00793043"/>
    <w:rsid w:val="00793F50"/>
    <w:rsid w:val="00794E22"/>
    <w:rsid w:val="00795174"/>
    <w:rsid w:val="007964AD"/>
    <w:rsid w:val="00797C07"/>
    <w:rsid w:val="00797F83"/>
    <w:rsid w:val="007A09BC"/>
    <w:rsid w:val="007A0C9B"/>
    <w:rsid w:val="007A1010"/>
    <w:rsid w:val="007A2B88"/>
    <w:rsid w:val="007A32C0"/>
    <w:rsid w:val="007A4F1F"/>
    <w:rsid w:val="007A590C"/>
    <w:rsid w:val="007A730A"/>
    <w:rsid w:val="007B00A3"/>
    <w:rsid w:val="007B01C4"/>
    <w:rsid w:val="007B0904"/>
    <w:rsid w:val="007B0F0E"/>
    <w:rsid w:val="007B2692"/>
    <w:rsid w:val="007B3118"/>
    <w:rsid w:val="007B36F0"/>
    <w:rsid w:val="007B3C67"/>
    <w:rsid w:val="007B4846"/>
    <w:rsid w:val="007B53F4"/>
    <w:rsid w:val="007B6DCB"/>
    <w:rsid w:val="007B6FA7"/>
    <w:rsid w:val="007C2B25"/>
    <w:rsid w:val="007C3A87"/>
    <w:rsid w:val="007C3F1D"/>
    <w:rsid w:val="007C4C34"/>
    <w:rsid w:val="007C6339"/>
    <w:rsid w:val="007C636C"/>
    <w:rsid w:val="007C6559"/>
    <w:rsid w:val="007C7C6E"/>
    <w:rsid w:val="007C7D60"/>
    <w:rsid w:val="007C7FAE"/>
    <w:rsid w:val="007D0A9B"/>
    <w:rsid w:val="007D0C08"/>
    <w:rsid w:val="007D2A6E"/>
    <w:rsid w:val="007D3919"/>
    <w:rsid w:val="007D405B"/>
    <w:rsid w:val="007D4F99"/>
    <w:rsid w:val="007D5223"/>
    <w:rsid w:val="007D61C5"/>
    <w:rsid w:val="007D7F4A"/>
    <w:rsid w:val="007E0B13"/>
    <w:rsid w:val="007E0D7D"/>
    <w:rsid w:val="007E1AB7"/>
    <w:rsid w:val="007E39CA"/>
    <w:rsid w:val="007E4698"/>
    <w:rsid w:val="007E59D7"/>
    <w:rsid w:val="007E6571"/>
    <w:rsid w:val="007E6F21"/>
    <w:rsid w:val="007F0141"/>
    <w:rsid w:val="007F0849"/>
    <w:rsid w:val="007F23FB"/>
    <w:rsid w:val="007F27C6"/>
    <w:rsid w:val="007F2A14"/>
    <w:rsid w:val="007F3AC1"/>
    <w:rsid w:val="007F3C0E"/>
    <w:rsid w:val="007F488C"/>
    <w:rsid w:val="007F4DA0"/>
    <w:rsid w:val="007F5A67"/>
    <w:rsid w:val="007F716D"/>
    <w:rsid w:val="00800149"/>
    <w:rsid w:val="00801930"/>
    <w:rsid w:val="00801A0C"/>
    <w:rsid w:val="00801CFB"/>
    <w:rsid w:val="00801FEF"/>
    <w:rsid w:val="0080283A"/>
    <w:rsid w:val="008029BC"/>
    <w:rsid w:val="0080314E"/>
    <w:rsid w:val="00806533"/>
    <w:rsid w:val="00806B19"/>
    <w:rsid w:val="00810602"/>
    <w:rsid w:val="00811B78"/>
    <w:rsid w:val="00812077"/>
    <w:rsid w:val="008125C5"/>
    <w:rsid w:val="00812C7B"/>
    <w:rsid w:val="00812DF8"/>
    <w:rsid w:val="008147D7"/>
    <w:rsid w:val="00814EA6"/>
    <w:rsid w:val="0081519A"/>
    <w:rsid w:val="0082088D"/>
    <w:rsid w:val="00822536"/>
    <w:rsid w:val="00822DD9"/>
    <w:rsid w:val="00824935"/>
    <w:rsid w:val="00826267"/>
    <w:rsid w:val="0082720F"/>
    <w:rsid w:val="00827B52"/>
    <w:rsid w:val="00830406"/>
    <w:rsid w:val="00830949"/>
    <w:rsid w:val="0083145E"/>
    <w:rsid w:val="0083230D"/>
    <w:rsid w:val="00832DF3"/>
    <w:rsid w:val="0083302E"/>
    <w:rsid w:val="008330BB"/>
    <w:rsid w:val="00833B18"/>
    <w:rsid w:val="008341A2"/>
    <w:rsid w:val="0083463C"/>
    <w:rsid w:val="0083629F"/>
    <w:rsid w:val="0083646D"/>
    <w:rsid w:val="008367FC"/>
    <w:rsid w:val="00837A61"/>
    <w:rsid w:val="00840E03"/>
    <w:rsid w:val="00841C61"/>
    <w:rsid w:val="00841D0D"/>
    <w:rsid w:val="00841E0A"/>
    <w:rsid w:val="00842C41"/>
    <w:rsid w:val="0084319A"/>
    <w:rsid w:val="00843C60"/>
    <w:rsid w:val="0084433B"/>
    <w:rsid w:val="008449F3"/>
    <w:rsid w:val="008452A9"/>
    <w:rsid w:val="00846101"/>
    <w:rsid w:val="008468B0"/>
    <w:rsid w:val="00846CE7"/>
    <w:rsid w:val="008475FD"/>
    <w:rsid w:val="00854077"/>
    <w:rsid w:val="0085423C"/>
    <w:rsid w:val="00854834"/>
    <w:rsid w:val="00854FC4"/>
    <w:rsid w:val="008559C1"/>
    <w:rsid w:val="00855DD3"/>
    <w:rsid w:val="00856A4F"/>
    <w:rsid w:val="0085736F"/>
    <w:rsid w:val="0086007F"/>
    <w:rsid w:val="00861992"/>
    <w:rsid w:val="00861BF4"/>
    <w:rsid w:val="00861C2F"/>
    <w:rsid w:val="00862574"/>
    <w:rsid w:val="008627BD"/>
    <w:rsid w:val="00863C4F"/>
    <w:rsid w:val="00863FCD"/>
    <w:rsid w:val="00864886"/>
    <w:rsid w:val="00864933"/>
    <w:rsid w:val="008653EF"/>
    <w:rsid w:val="00865C9F"/>
    <w:rsid w:val="008664C6"/>
    <w:rsid w:val="00867CE9"/>
    <w:rsid w:val="0087007D"/>
    <w:rsid w:val="0087150C"/>
    <w:rsid w:val="00873D66"/>
    <w:rsid w:val="00874DE9"/>
    <w:rsid w:val="00874F52"/>
    <w:rsid w:val="00875B23"/>
    <w:rsid w:val="00875F00"/>
    <w:rsid w:val="0087689E"/>
    <w:rsid w:val="008771D6"/>
    <w:rsid w:val="0087732E"/>
    <w:rsid w:val="00882998"/>
    <w:rsid w:val="008832C2"/>
    <w:rsid w:val="00883320"/>
    <w:rsid w:val="00884192"/>
    <w:rsid w:val="0088505B"/>
    <w:rsid w:val="008852DD"/>
    <w:rsid w:val="008854BE"/>
    <w:rsid w:val="00886513"/>
    <w:rsid w:val="0088658F"/>
    <w:rsid w:val="008870DB"/>
    <w:rsid w:val="00887B40"/>
    <w:rsid w:val="00891197"/>
    <w:rsid w:val="00893439"/>
    <w:rsid w:val="00893947"/>
    <w:rsid w:val="00893F58"/>
    <w:rsid w:val="0089556B"/>
    <w:rsid w:val="00895B2F"/>
    <w:rsid w:val="00896843"/>
    <w:rsid w:val="00896AA0"/>
    <w:rsid w:val="00896E73"/>
    <w:rsid w:val="00897082"/>
    <w:rsid w:val="008A0121"/>
    <w:rsid w:val="008A066B"/>
    <w:rsid w:val="008A3A0E"/>
    <w:rsid w:val="008A5236"/>
    <w:rsid w:val="008A5B3D"/>
    <w:rsid w:val="008A5BA3"/>
    <w:rsid w:val="008A6D5B"/>
    <w:rsid w:val="008B05D6"/>
    <w:rsid w:val="008B203C"/>
    <w:rsid w:val="008B299E"/>
    <w:rsid w:val="008B3E3F"/>
    <w:rsid w:val="008B3FD6"/>
    <w:rsid w:val="008B4B21"/>
    <w:rsid w:val="008B4B51"/>
    <w:rsid w:val="008B5CC3"/>
    <w:rsid w:val="008B70AD"/>
    <w:rsid w:val="008B75F1"/>
    <w:rsid w:val="008B7733"/>
    <w:rsid w:val="008C0217"/>
    <w:rsid w:val="008C12DA"/>
    <w:rsid w:val="008C1A89"/>
    <w:rsid w:val="008C22CE"/>
    <w:rsid w:val="008C2A68"/>
    <w:rsid w:val="008C34E5"/>
    <w:rsid w:val="008C4919"/>
    <w:rsid w:val="008C50C4"/>
    <w:rsid w:val="008C66A1"/>
    <w:rsid w:val="008D0753"/>
    <w:rsid w:val="008D07D9"/>
    <w:rsid w:val="008D13A7"/>
    <w:rsid w:val="008D1F60"/>
    <w:rsid w:val="008D203B"/>
    <w:rsid w:val="008D22EA"/>
    <w:rsid w:val="008D2351"/>
    <w:rsid w:val="008D3856"/>
    <w:rsid w:val="008D3BBE"/>
    <w:rsid w:val="008D3C83"/>
    <w:rsid w:val="008D43C9"/>
    <w:rsid w:val="008D6311"/>
    <w:rsid w:val="008D7360"/>
    <w:rsid w:val="008D7394"/>
    <w:rsid w:val="008E089B"/>
    <w:rsid w:val="008E1740"/>
    <w:rsid w:val="008E18FC"/>
    <w:rsid w:val="008E3836"/>
    <w:rsid w:val="008E3AFE"/>
    <w:rsid w:val="008E3F1C"/>
    <w:rsid w:val="008E613C"/>
    <w:rsid w:val="008E63AB"/>
    <w:rsid w:val="008E681E"/>
    <w:rsid w:val="008E7241"/>
    <w:rsid w:val="008F28CF"/>
    <w:rsid w:val="008F3348"/>
    <w:rsid w:val="008F34B3"/>
    <w:rsid w:val="008F39AD"/>
    <w:rsid w:val="008F4362"/>
    <w:rsid w:val="008F460F"/>
    <w:rsid w:val="008F490D"/>
    <w:rsid w:val="008F4B50"/>
    <w:rsid w:val="008F4F13"/>
    <w:rsid w:val="008F546D"/>
    <w:rsid w:val="008F675C"/>
    <w:rsid w:val="008F67D9"/>
    <w:rsid w:val="008F6CE3"/>
    <w:rsid w:val="008F7677"/>
    <w:rsid w:val="00901144"/>
    <w:rsid w:val="00901BCD"/>
    <w:rsid w:val="00901E8F"/>
    <w:rsid w:val="00903530"/>
    <w:rsid w:val="00903C50"/>
    <w:rsid w:val="00911100"/>
    <w:rsid w:val="00911E47"/>
    <w:rsid w:val="00912403"/>
    <w:rsid w:val="009125F8"/>
    <w:rsid w:val="00912CF7"/>
    <w:rsid w:val="009133FF"/>
    <w:rsid w:val="00913D71"/>
    <w:rsid w:val="009157F9"/>
    <w:rsid w:val="00915A2D"/>
    <w:rsid w:val="00915F92"/>
    <w:rsid w:val="00916839"/>
    <w:rsid w:val="009171F0"/>
    <w:rsid w:val="0092054F"/>
    <w:rsid w:val="00920579"/>
    <w:rsid w:val="009215A7"/>
    <w:rsid w:val="00921893"/>
    <w:rsid w:val="009235F3"/>
    <w:rsid w:val="00923D03"/>
    <w:rsid w:val="00924966"/>
    <w:rsid w:val="00926588"/>
    <w:rsid w:val="00926B76"/>
    <w:rsid w:val="00926FD2"/>
    <w:rsid w:val="0092769C"/>
    <w:rsid w:val="00927C87"/>
    <w:rsid w:val="00931207"/>
    <w:rsid w:val="009313A0"/>
    <w:rsid w:val="00933BA0"/>
    <w:rsid w:val="00934412"/>
    <w:rsid w:val="00934C00"/>
    <w:rsid w:val="009351D8"/>
    <w:rsid w:val="00935A5D"/>
    <w:rsid w:val="00935B25"/>
    <w:rsid w:val="009401B4"/>
    <w:rsid w:val="00940645"/>
    <w:rsid w:val="00941886"/>
    <w:rsid w:val="009426E8"/>
    <w:rsid w:val="00942B7C"/>
    <w:rsid w:val="009435A1"/>
    <w:rsid w:val="00943AD0"/>
    <w:rsid w:val="009449FC"/>
    <w:rsid w:val="00945317"/>
    <w:rsid w:val="0094796B"/>
    <w:rsid w:val="00950853"/>
    <w:rsid w:val="00950BBB"/>
    <w:rsid w:val="0095147F"/>
    <w:rsid w:val="009515FE"/>
    <w:rsid w:val="00951ABF"/>
    <w:rsid w:val="0095226C"/>
    <w:rsid w:val="0095335B"/>
    <w:rsid w:val="0095407C"/>
    <w:rsid w:val="0095494C"/>
    <w:rsid w:val="00955906"/>
    <w:rsid w:val="00955B86"/>
    <w:rsid w:val="00956FD0"/>
    <w:rsid w:val="00957EB8"/>
    <w:rsid w:val="00957F7A"/>
    <w:rsid w:val="00960B4C"/>
    <w:rsid w:val="009615BB"/>
    <w:rsid w:val="00962167"/>
    <w:rsid w:val="009621B9"/>
    <w:rsid w:val="0096381B"/>
    <w:rsid w:val="009654BF"/>
    <w:rsid w:val="00966367"/>
    <w:rsid w:val="00966FFF"/>
    <w:rsid w:val="009670EA"/>
    <w:rsid w:val="00967782"/>
    <w:rsid w:val="009702C1"/>
    <w:rsid w:val="0097116A"/>
    <w:rsid w:val="00971183"/>
    <w:rsid w:val="00971647"/>
    <w:rsid w:val="00971FD9"/>
    <w:rsid w:val="00973379"/>
    <w:rsid w:val="0097345A"/>
    <w:rsid w:val="00974198"/>
    <w:rsid w:val="009749A7"/>
    <w:rsid w:val="0097629F"/>
    <w:rsid w:val="0098062B"/>
    <w:rsid w:val="00980C00"/>
    <w:rsid w:val="00981927"/>
    <w:rsid w:val="00982CD9"/>
    <w:rsid w:val="0098319B"/>
    <w:rsid w:val="0098373D"/>
    <w:rsid w:val="009839A2"/>
    <w:rsid w:val="00985246"/>
    <w:rsid w:val="00985972"/>
    <w:rsid w:val="00985B6C"/>
    <w:rsid w:val="0098615C"/>
    <w:rsid w:val="009864B9"/>
    <w:rsid w:val="00986E9B"/>
    <w:rsid w:val="009870BE"/>
    <w:rsid w:val="009915BC"/>
    <w:rsid w:val="00991AB9"/>
    <w:rsid w:val="00993A11"/>
    <w:rsid w:val="009952C4"/>
    <w:rsid w:val="009953CB"/>
    <w:rsid w:val="00995DA5"/>
    <w:rsid w:val="00997A59"/>
    <w:rsid w:val="00997A73"/>
    <w:rsid w:val="009A13B6"/>
    <w:rsid w:val="009A1E68"/>
    <w:rsid w:val="009A31EA"/>
    <w:rsid w:val="009A39D1"/>
    <w:rsid w:val="009A50BF"/>
    <w:rsid w:val="009A6687"/>
    <w:rsid w:val="009A6885"/>
    <w:rsid w:val="009A6984"/>
    <w:rsid w:val="009A69B8"/>
    <w:rsid w:val="009A757A"/>
    <w:rsid w:val="009B0307"/>
    <w:rsid w:val="009B0AF7"/>
    <w:rsid w:val="009B134B"/>
    <w:rsid w:val="009B1D69"/>
    <w:rsid w:val="009B3E56"/>
    <w:rsid w:val="009B4F53"/>
    <w:rsid w:val="009B53D2"/>
    <w:rsid w:val="009B54A6"/>
    <w:rsid w:val="009B71A4"/>
    <w:rsid w:val="009C1BAA"/>
    <w:rsid w:val="009C1EC8"/>
    <w:rsid w:val="009C3F88"/>
    <w:rsid w:val="009C4099"/>
    <w:rsid w:val="009C5F6E"/>
    <w:rsid w:val="009C6081"/>
    <w:rsid w:val="009C718F"/>
    <w:rsid w:val="009D07B3"/>
    <w:rsid w:val="009D1EED"/>
    <w:rsid w:val="009D3139"/>
    <w:rsid w:val="009D40DB"/>
    <w:rsid w:val="009D4CAA"/>
    <w:rsid w:val="009D53DA"/>
    <w:rsid w:val="009D6F4F"/>
    <w:rsid w:val="009D6FFE"/>
    <w:rsid w:val="009E12B3"/>
    <w:rsid w:val="009E1326"/>
    <w:rsid w:val="009E1542"/>
    <w:rsid w:val="009E2FF7"/>
    <w:rsid w:val="009E32E8"/>
    <w:rsid w:val="009E3D55"/>
    <w:rsid w:val="009E4568"/>
    <w:rsid w:val="009E495B"/>
    <w:rsid w:val="009E4C70"/>
    <w:rsid w:val="009E6AFB"/>
    <w:rsid w:val="009E7C20"/>
    <w:rsid w:val="009E7D94"/>
    <w:rsid w:val="009E7FC5"/>
    <w:rsid w:val="009F057A"/>
    <w:rsid w:val="009F0857"/>
    <w:rsid w:val="009F0E27"/>
    <w:rsid w:val="009F43D2"/>
    <w:rsid w:val="009F727C"/>
    <w:rsid w:val="009F7D08"/>
    <w:rsid w:val="00A03727"/>
    <w:rsid w:val="00A04C21"/>
    <w:rsid w:val="00A051A6"/>
    <w:rsid w:val="00A06C90"/>
    <w:rsid w:val="00A075F5"/>
    <w:rsid w:val="00A075FB"/>
    <w:rsid w:val="00A0789D"/>
    <w:rsid w:val="00A115E3"/>
    <w:rsid w:val="00A119D1"/>
    <w:rsid w:val="00A11E5B"/>
    <w:rsid w:val="00A11E74"/>
    <w:rsid w:val="00A124C2"/>
    <w:rsid w:val="00A12A83"/>
    <w:rsid w:val="00A13262"/>
    <w:rsid w:val="00A13529"/>
    <w:rsid w:val="00A1357B"/>
    <w:rsid w:val="00A1363C"/>
    <w:rsid w:val="00A13BC5"/>
    <w:rsid w:val="00A14AC4"/>
    <w:rsid w:val="00A14E0D"/>
    <w:rsid w:val="00A14E17"/>
    <w:rsid w:val="00A15288"/>
    <w:rsid w:val="00A1629B"/>
    <w:rsid w:val="00A2171C"/>
    <w:rsid w:val="00A222B4"/>
    <w:rsid w:val="00A22CA4"/>
    <w:rsid w:val="00A22CC6"/>
    <w:rsid w:val="00A23899"/>
    <w:rsid w:val="00A23A2D"/>
    <w:rsid w:val="00A23D04"/>
    <w:rsid w:val="00A243D8"/>
    <w:rsid w:val="00A244C8"/>
    <w:rsid w:val="00A24B9C"/>
    <w:rsid w:val="00A24C8A"/>
    <w:rsid w:val="00A24E3C"/>
    <w:rsid w:val="00A24EF0"/>
    <w:rsid w:val="00A25618"/>
    <w:rsid w:val="00A25953"/>
    <w:rsid w:val="00A26A71"/>
    <w:rsid w:val="00A30453"/>
    <w:rsid w:val="00A30655"/>
    <w:rsid w:val="00A30913"/>
    <w:rsid w:val="00A30E6D"/>
    <w:rsid w:val="00A30EF0"/>
    <w:rsid w:val="00A31453"/>
    <w:rsid w:val="00A32065"/>
    <w:rsid w:val="00A32B1E"/>
    <w:rsid w:val="00A34E8C"/>
    <w:rsid w:val="00A37E1F"/>
    <w:rsid w:val="00A403FB"/>
    <w:rsid w:val="00A4098C"/>
    <w:rsid w:val="00A415B2"/>
    <w:rsid w:val="00A4224E"/>
    <w:rsid w:val="00A4250A"/>
    <w:rsid w:val="00A44277"/>
    <w:rsid w:val="00A4601D"/>
    <w:rsid w:val="00A471E9"/>
    <w:rsid w:val="00A478A8"/>
    <w:rsid w:val="00A50927"/>
    <w:rsid w:val="00A50D56"/>
    <w:rsid w:val="00A50D95"/>
    <w:rsid w:val="00A511BF"/>
    <w:rsid w:val="00A51FD2"/>
    <w:rsid w:val="00A529B8"/>
    <w:rsid w:val="00A52D0B"/>
    <w:rsid w:val="00A530D2"/>
    <w:rsid w:val="00A535F1"/>
    <w:rsid w:val="00A5364B"/>
    <w:rsid w:val="00A547A3"/>
    <w:rsid w:val="00A55062"/>
    <w:rsid w:val="00A55266"/>
    <w:rsid w:val="00A554A2"/>
    <w:rsid w:val="00A55559"/>
    <w:rsid w:val="00A55781"/>
    <w:rsid w:val="00A559A9"/>
    <w:rsid w:val="00A56715"/>
    <w:rsid w:val="00A56EB8"/>
    <w:rsid w:val="00A577D2"/>
    <w:rsid w:val="00A603C5"/>
    <w:rsid w:val="00A6230C"/>
    <w:rsid w:val="00A62C8A"/>
    <w:rsid w:val="00A63D14"/>
    <w:rsid w:val="00A64CFE"/>
    <w:rsid w:val="00A65697"/>
    <w:rsid w:val="00A659BC"/>
    <w:rsid w:val="00A67A24"/>
    <w:rsid w:val="00A67F73"/>
    <w:rsid w:val="00A703B2"/>
    <w:rsid w:val="00A706BB"/>
    <w:rsid w:val="00A72036"/>
    <w:rsid w:val="00A729EA"/>
    <w:rsid w:val="00A74313"/>
    <w:rsid w:val="00A74340"/>
    <w:rsid w:val="00A74906"/>
    <w:rsid w:val="00A750EE"/>
    <w:rsid w:val="00A75660"/>
    <w:rsid w:val="00A7681D"/>
    <w:rsid w:val="00A80840"/>
    <w:rsid w:val="00A8110D"/>
    <w:rsid w:val="00A81A12"/>
    <w:rsid w:val="00A81F72"/>
    <w:rsid w:val="00A81FB7"/>
    <w:rsid w:val="00A82C11"/>
    <w:rsid w:val="00A835C9"/>
    <w:rsid w:val="00A839AE"/>
    <w:rsid w:val="00A841E9"/>
    <w:rsid w:val="00A85B1F"/>
    <w:rsid w:val="00A87755"/>
    <w:rsid w:val="00A902E2"/>
    <w:rsid w:val="00A912BF"/>
    <w:rsid w:val="00A9308C"/>
    <w:rsid w:val="00A9318B"/>
    <w:rsid w:val="00A936CB"/>
    <w:rsid w:val="00A93EE1"/>
    <w:rsid w:val="00A94590"/>
    <w:rsid w:val="00A94D30"/>
    <w:rsid w:val="00A956A5"/>
    <w:rsid w:val="00A957F9"/>
    <w:rsid w:val="00A9663A"/>
    <w:rsid w:val="00A96657"/>
    <w:rsid w:val="00A97293"/>
    <w:rsid w:val="00AA025C"/>
    <w:rsid w:val="00AA0BEB"/>
    <w:rsid w:val="00AA1E5E"/>
    <w:rsid w:val="00AA205A"/>
    <w:rsid w:val="00AA2157"/>
    <w:rsid w:val="00AA290A"/>
    <w:rsid w:val="00AA29B8"/>
    <w:rsid w:val="00AA2F04"/>
    <w:rsid w:val="00AA30A8"/>
    <w:rsid w:val="00AA3888"/>
    <w:rsid w:val="00AA543D"/>
    <w:rsid w:val="00AA548D"/>
    <w:rsid w:val="00AA593E"/>
    <w:rsid w:val="00AA6EA9"/>
    <w:rsid w:val="00AB1C0A"/>
    <w:rsid w:val="00AB226A"/>
    <w:rsid w:val="00AB274C"/>
    <w:rsid w:val="00AB5610"/>
    <w:rsid w:val="00AB6A65"/>
    <w:rsid w:val="00AB70E9"/>
    <w:rsid w:val="00AC02CE"/>
    <w:rsid w:val="00AC226B"/>
    <w:rsid w:val="00AC4244"/>
    <w:rsid w:val="00AC4287"/>
    <w:rsid w:val="00AC4803"/>
    <w:rsid w:val="00AC4FF8"/>
    <w:rsid w:val="00AC5C7D"/>
    <w:rsid w:val="00AC6195"/>
    <w:rsid w:val="00AC697F"/>
    <w:rsid w:val="00AC6BC7"/>
    <w:rsid w:val="00AD2CCB"/>
    <w:rsid w:val="00AD3353"/>
    <w:rsid w:val="00AD5FC6"/>
    <w:rsid w:val="00AD6303"/>
    <w:rsid w:val="00AD6C14"/>
    <w:rsid w:val="00AD6FF7"/>
    <w:rsid w:val="00AD73BC"/>
    <w:rsid w:val="00AD7C40"/>
    <w:rsid w:val="00AE00A9"/>
    <w:rsid w:val="00AE020F"/>
    <w:rsid w:val="00AE05CC"/>
    <w:rsid w:val="00AE06C9"/>
    <w:rsid w:val="00AE0929"/>
    <w:rsid w:val="00AE0E5D"/>
    <w:rsid w:val="00AE158C"/>
    <w:rsid w:val="00AE2369"/>
    <w:rsid w:val="00AE3BF9"/>
    <w:rsid w:val="00AE3F01"/>
    <w:rsid w:val="00AE4175"/>
    <w:rsid w:val="00AE429D"/>
    <w:rsid w:val="00AE4F46"/>
    <w:rsid w:val="00AE5044"/>
    <w:rsid w:val="00AE5AE8"/>
    <w:rsid w:val="00AE5B84"/>
    <w:rsid w:val="00AE77F7"/>
    <w:rsid w:val="00AE7DAA"/>
    <w:rsid w:val="00AE7E55"/>
    <w:rsid w:val="00AF0B03"/>
    <w:rsid w:val="00AF14BE"/>
    <w:rsid w:val="00AF1B54"/>
    <w:rsid w:val="00AF1BF0"/>
    <w:rsid w:val="00AF1CCD"/>
    <w:rsid w:val="00AF3A07"/>
    <w:rsid w:val="00AF4592"/>
    <w:rsid w:val="00AF47CD"/>
    <w:rsid w:val="00AF53D5"/>
    <w:rsid w:val="00AF5F2B"/>
    <w:rsid w:val="00AF639C"/>
    <w:rsid w:val="00AF7207"/>
    <w:rsid w:val="00AF79E6"/>
    <w:rsid w:val="00B00185"/>
    <w:rsid w:val="00B00BEF"/>
    <w:rsid w:val="00B01A61"/>
    <w:rsid w:val="00B02923"/>
    <w:rsid w:val="00B03FE3"/>
    <w:rsid w:val="00B058F5"/>
    <w:rsid w:val="00B06412"/>
    <w:rsid w:val="00B06A50"/>
    <w:rsid w:val="00B06BA5"/>
    <w:rsid w:val="00B1023D"/>
    <w:rsid w:val="00B10CB2"/>
    <w:rsid w:val="00B10F91"/>
    <w:rsid w:val="00B11128"/>
    <w:rsid w:val="00B11540"/>
    <w:rsid w:val="00B11E5D"/>
    <w:rsid w:val="00B139F4"/>
    <w:rsid w:val="00B13CC6"/>
    <w:rsid w:val="00B14FA4"/>
    <w:rsid w:val="00B153AA"/>
    <w:rsid w:val="00B1574E"/>
    <w:rsid w:val="00B16D73"/>
    <w:rsid w:val="00B16F2A"/>
    <w:rsid w:val="00B17EE6"/>
    <w:rsid w:val="00B202FC"/>
    <w:rsid w:val="00B2031B"/>
    <w:rsid w:val="00B20C66"/>
    <w:rsid w:val="00B2101D"/>
    <w:rsid w:val="00B2141E"/>
    <w:rsid w:val="00B2153C"/>
    <w:rsid w:val="00B21EE2"/>
    <w:rsid w:val="00B222A6"/>
    <w:rsid w:val="00B2297F"/>
    <w:rsid w:val="00B232A7"/>
    <w:rsid w:val="00B2590C"/>
    <w:rsid w:val="00B26B65"/>
    <w:rsid w:val="00B27B3B"/>
    <w:rsid w:val="00B325E2"/>
    <w:rsid w:val="00B32D01"/>
    <w:rsid w:val="00B33BDC"/>
    <w:rsid w:val="00B35DC5"/>
    <w:rsid w:val="00B41614"/>
    <w:rsid w:val="00B43309"/>
    <w:rsid w:val="00B434E5"/>
    <w:rsid w:val="00B439E8"/>
    <w:rsid w:val="00B44E25"/>
    <w:rsid w:val="00B45744"/>
    <w:rsid w:val="00B45A74"/>
    <w:rsid w:val="00B46D98"/>
    <w:rsid w:val="00B4723F"/>
    <w:rsid w:val="00B479C7"/>
    <w:rsid w:val="00B500D0"/>
    <w:rsid w:val="00B50771"/>
    <w:rsid w:val="00B518F9"/>
    <w:rsid w:val="00B51EE1"/>
    <w:rsid w:val="00B51FA8"/>
    <w:rsid w:val="00B53214"/>
    <w:rsid w:val="00B541F6"/>
    <w:rsid w:val="00B54294"/>
    <w:rsid w:val="00B553C2"/>
    <w:rsid w:val="00B5765F"/>
    <w:rsid w:val="00B57B5C"/>
    <w:rsid w:val="00B6046F"/>
    <w:rsid w:val="00B60813"/>
    <w:rsid w:val="00B60AC5"/>
    <w:rsid w:val="00B610B9"/>
    <w:rsid w:val="00B6135D"/>
    <w:rsid w:val="00B621FB"/>
    <w:rsid w:val="00B625F9"/>
    <w:rsid w:val="00B63190"/>
    <w:rsid w:val="00B63667"/>
    <w:rsid w:val="00B6523B"/>
    <w:rsid w:val="00B6573B"/>
    <w:rsid w:val="00B65A77"/>
    <w:rsid w:val="00B663EE"/>
    <w:rsid w:val="00B664C1"/>
    <w:rsid w:val="00B66823"/>
    <w:rsid w:val="00B66CC4"/>
    <w:rsid w:val="00B678C1"/>
    <w:rsid w:val="00B67D86"/>
    <w:rsid w:val="00B70B53"/>
    <w:rsid w:val="00B70E13"/>
    <w:rsid w:val="00B70FCD"/>
    <w:rsid w:val="00B716A2"/>
    <w:rsid w:val="00B72786"/>
    <w:rsid w:val="00B729F5"/>
    <w:rsid w:val="00B72E07"/>
    <w:rsid w:val="00B732A4"/>
    <w:rsid w:val="00B73E04"/>
    <w:rsid w:val="00B741C7"/>
    <w:rsid w:val="00B74CE2"/>
    <w:rsid w:val="00B75418"/>
    <w:rsid w:val="00B76B8A"/>
    <w:rsid w:val="00B77667"/>
    <w:rsid w:val="00B776B7"/>
    <w:rsid w:val="00B80FD6"/>
    <w:rsid w:val="00B81749"/>
    <w:rsid w:val="00B82272"/>
    <w:rsid w:val="00B83AF0"/>
    <w:rsid w:val="00B869DC"/>
    <w:rsid w:val="00B86E3D"/>
    <w:rsid w:val="00B871BC"/>
    <w:rsid w:val="00B87FE7"/>
    <w:rsid w:val="00B900A1"/>
    <w:rsid w:val="00B90862"/>
    <w:rsid w:val="00B917BE"/>
    <w:rsid w:val="00B92C6C"/>
    <w:rsid w:val="00B93DC3"/>
    <w:rsid w:val="00B94253"/>
    <w:rsid w:val="00B949A1"/>
    <w:rsid w:val="00B966D1"/>
    <w:rsid w:val="00B96E2E"/>
    <w:rsid w:val="00B97811"/>
    <w:rsid w:val="00B979BA"/>
    <w:rsid w:val="00B97CB0"/>
    <w:rsid w:val="00BA0E7D"/>
    <w:rsid w:val="00BA1ADE"/>
    <w:rsid w:val="00BA1BBE"/>
    <w:rsid w:val="00BA1E5F"/>
    <w:rsid w:val="00BA3FDD"/>
    <w:rsid w:val="00BA664F"/>
    <w:rsid w:val="00BA66F3"/>
    <w:rsid w:val="00BA6A34"/>
    <w:rsid w:val="00BA72FE"/>
    <w:rsid w:val="00BB0138"/>
    <w:rsid w:val="00BB05AC"/>
    <w:rsid w:val="00BB08F2"/>
    <w:rsid w:val="00BB0C3C"/>
    <w:rsid w:val="00BB1EF7"/>
    <w:rsid w:val="00BB1FA4"/>
    <w:rsid w:val="00BB2B80"/>
    <w:rsid w:val="00BB2D77"/>
    <w:rsid w:val="00BB2EFE"/>
    <w:rsid w:val="00BB3CAD"/>
    <w:rsid w:val="00BB40C0"/>
    <w:rsid w:val="00BB41BF"/>
    <w:rsid w:val="00BB4250"/>
    <w:rsid w:val="00BB4EB6"/>
    <w:rsid w:val="00BB51D7"/>
    <w:rsid w:val="00BB5ABE"/>
    <w:rsid w:val="00BB79EC"/>
    <w:rsid w:val="00BB79F3"/>
    <w:rsid w:val="00BC07FE"/>
    <w:rsid w:val="00BC0AE1"/>
    <w:rsid w:val="00BC201C"/>
    <w:rsid w:val="00BC2F04"/>
    <w:rsid w:val="00BC4160"/>
    <w:rsid w:val="00BC43E2"/>
    <w:rsid w:val="00BC5037"/>
    <w:rsid w:val="00BC6848"/>
    <w:rsid w:val="00BC75C5"/>
    <w:rsid w:val="00BC7735"/>
    <w:rsid w:val="00BC7C06"/>
    <w:rsid w:val="00BC7C17"/>
    <w:rsid w:val="00BC7F77"/>
    <w:rsid w:val="00BD0916"/>
    <w:rsid w:val="00BD20EF"/>
    <w:rsid w:val="00BD3115"/>
    <w:rsid w:val="00BD36BC"/>
    <w:rsid w:val="00BD3ABE"/>
    <w:rsid w:val="00BD4533"/>
    <w:rsid w:val="00BD4A3E"/>
    <w:rsid w:val="00BD4EA9"/>
    <w:rsid w:val="00BD506A"/>
    <w:rsid w:val="00BD6214"/>
    <w:rsid w:val="00BD6E0E"/>
    <w:rsid w:val="00BD759A"/>
    <w:rsid w:val="00BD7D9E"/>
    <w:rsid w:val="00BE026A"/>
    <w:rsid w:val="00BE1EAC"/>
    <w:rsid w:val="00BE2FEB"/>
    <w:rsid w:val="00BE51D8"/>
    <w:rsid w:val="00BE5ADE"/>
    <w:rsid w:val="00BE5CFE"/>
    <w:rsid w:val="00BE708D"/>
    <w:rsid w:val="00BE735F"/>
    <w:rsid w:val="00BE7E31"/>
    <w:rsid w:val="00BF032C"/>
    <w:rsid w:val="00BF2A71"/>
    <w:rsid w:val="00BF4D7F"/>
    <w:rsid w:val="00BF4F44"/>
    <w:rsid w:val="00BF536D"/>
    <w:rsid w:val="00BF5451"/>
    <w:rsid w:val="00BF66E1"/>
    <w:rsid w:val="00BF708C"/>
    <w:rsid w:val="00BF75B1"/>
    <w:rsid w:val="00BF7A03"/>
    <w:rsid w:val="00BF7C1D"/>
    <w:rsid w:val="00C01414"/>
    <w:rsid w:val="00C02447"/>
    <w:rsid w:val="00C02B5E"/>
    <w:rsid w:val="00C039F5"/>
    <w:rsid w:val="00C04D34"/>
    <w:rsid w:val="00C0515A"/>
    <w:rsid w:val="00C05539"/>
    <w:rsid w:val="00C06913"/>
    <w:rsid w:val="00C07BAC"/>
    <w:rsid w:val="00C10758"/>
    <w:rsid w:val="00C1084B"/>
    <w:rsid w:val="00C10BD2"/>
    <w:rsid w:val="00C1192B"/>
    <w:rsid w:val="00C11F7D"/>
    <w:rsid w:val="00C12AE4"/>
    <w:rsid w:val="00C12DDD"/>
    <w:rsid w:val="00C136FF"/>
    <w:rsid w:val="00C13AF1"/>
    <w:rsid w:val="00C14754"/>
    <w:rsid w:val="00C1500C"/>
    <w:rsid w:val="00C15EAC"/>
    <w:rsid w:val="00C162A8"/>
    <w:rsid w:val="00C16837"/>
    <w:rsid w:val="00C16ACF"/>
    <w:rsid w:val="00C17083"/>
    <w:rsid w:val="00C17B16"/>
    <w:rsid w:val="00C17B72"/>
    <w:rsid w:val="00C2124F"/>
    <w:rsid w:val="00C22A6C"/>
    <w:rsid w:val="00C22D9F"/>
    <w:rsid w:val="00C22DAF"/>
    <w:rsid w:val="00C2337E"/>
    <w:rsid w:val="00C2539A"/>
    <w:rsid w:val="00C254BF"/>
    <w:rsid w:val="00C254E6"/>
    <w:rsid w:val="00C25904"/>
    <w:rsid w:val="00C27423"/>
    <w:rsid w:val="00C27CD9"/>
    <w:rsid w:val="00C30B49"/>
    <w:rsid w:val="00C31474"/>
    <w:rsid w:val="00C314AA"/>
    <w:rsid w:val="00C328EF"/>
    <w:rsid w:val="00C33B42"/>
    <w:rsid w:val="00C344E5"/>
    <w:rsid w:val="00C35B15"/>
    <w:rsid w:val="00C35E1B"/>
    <w:rsid w:val="00C3640B"/>
    <w:rsid w:val="00C40672"/>
    <w:rsid w:val="00C406CD"/>
    <w:rsid w:val="00C406ED"/>
    <w:rsid w:val="00C40F68"/>
    <w:rsid w:val="00C414CD"/>
    <w:rsid w:val="00C41B51"/>
    <w:rsid w:val="00C423FD"/>
    <w:rsid w:val="00C432C4"/>
    <w:rsid w:val="00C44D02"/>
    <w:rsid w:val="00C45147"/>
    <w:rsid w:val="00C45839"/>
    <w:rsid w:val="00C45BBF"/>
    <w:rsid w:val="00C45FDF"/>
    <w:rsid w:val="00C508CF"/>
    <w:rsid w:val="00C518F9"/>
    <w:rsid w:val="00C5303F"/>
    <w:rsid w:val="00C546B7"/>
    <w:rsid w:val="00C54D21"/>
    <w:rsid w:val="00C55368"/>
    <w:rsid w:val="00C5558F"/>
    <w:rsid w:val="00C55710"/>
    <w:rsid w:val="00C55A73"/>
    <w:rsid w:val="00C55C8C"/>
    <w:rsid w:val="00C56A82"/>
    <w:rsid w:val="00C56A9C"/>
    <w:rsid w:val="00C56E6B"/>
    <w:rsid w:val="00C573EA"/>
    <w:rsid w:val="00C60E2D"/>
    <w:rsid w:val="00C61186"/>
    <w:rsid w:val="00C61966"/>
    <w:rsid w:val="00C620C4"/>
    <w:rsid w:val="00C62237"/>
    <w:rsid w:val="00C62F01"/>
    <w:rsid w:val="00C6315C"/>
    <w:rsid w:val="00C633D2"/>
    <w:rsid w:val="00C63449"/>
    <w:rsid w:val="00C638F5"/>
    <w:rsid w:val="00C640CF"/>
    <w:rsid w:val="00C6456B"/>
    <w:rsid w:val="00C65044"/>
    <w:rsid w:val="00C6569D"/>
    <w:rsid w:val="00C66499"/>
    <w:rsid w:val="00C668FD"/>
    <w:rsid w:val="00C66AED"/>
    <w:rsid w:val="00C704F4"/>
    <w:rsid w:val="00C709DD"/>
    <w:rsid w:val="00C70BC9"/>
    <w:rsid w:val="00C71225"/>
    <w:rsid w:val="00C7125C"/>
    <w:rsid w:val="00C71843"/>
    <w:rsid w:val="00C71B67"/>
    <w:rsid w:val="00C71DF4"/>
    <w:rsid w:val="00C721C8"/>
    <w:rsid w:val="00C72C6E"/>
    <w:rsid w:val="00C73320"/>
    <w:rsid w:val="00C73375"/>
    <w:rsid w:val="00C7419A"/>
    <w:rsid w:val="00C74D05"/>
    <w:rsid w:val="00C74FE7"/>
    <w:rsid w:val="00C753DF"/>
    <w:rsid w:val="00C800A5"/>
    <w:rsid w:val="00C80745"/>
    <w:rsid w:val="00C80BB9"/>
    <w:rsid w:val="00C81DCB"/>
    <w:rsid w:val="00C82037"/>
    <w:rsid w:val="00C82303"/>
    <w:rsid w:val="00C828C0"/>
    <w:rsid w:val="00C83EEB"/>
    <w:rsid w:val="00C87483"/>
    <w:rsid w:val="00C87869"/>
    <w:rsid w:val="00C938E1"/>
    <w:rsid w:val="00C9485D"/>
    <w:rsid w:val="00C95255"/>
    <w:rsid w:val="00C97471"/>
    <w:rsid w:val="00CA028E"/>
    <w:rsid w:val="00CA03F2"/>
    <w:rsid w:val="00CA0630"/>
    <w:rsid w:val="00CA0887"/>
    <w:rsid w:val="00CA08B2"/>
    <w:rsid w:val="00CA0E0B"/>
    <w:rsid w:val="00CA1378"/>
    <w:rsid w:val="00CA1501"/>
    <w:rsid w:val="00CA23A6"/>
    <w:rsid w:val="00CA23AD"/>
    <w:rsid w:val="00CA2ABE"/>
    <w:rsid w:val="00CA4A2A"/>
    <w:rsid w:val="00CA4F43"/>
    <w:rsid w:val="00CA511F"/>
    <w:rsid w:val="00CA51C0"/>
    <w:rsid w:val="00CA5511"/>
    <w:rsid w:val="00CA5E8F"/>
    <w:rsid w:val="00CA612C"/>
    <w:rsid w:val="00CA652C"/>
    <w:rsid w:val="00CA75F1"/>
    <w:rsid w:val="00CA7ED7"/>
    <w:rsid w:val="00CB1ABD"/>
    <w:rsid w:val="00CB1AD8"/>
    <w:rsid w:val="00CB2829"/>
    <w:rsid w:val="00CB2BCD"/>
    <w:rsid w:val="00CB3ACD"/>
    <w:rsid w:val="00CB43A5"/>
    <w:rsid w:val="00CB4E16"/>
    <w:rsid w:val="00CB4E6E"/>
    <w:rsid w:val="00CB796C"/>
    <w:rsid w:val="00CC0420"/>
    <w:rsid w:val="00CC0514"/>
    <w:rsid w:val="00CC168B"/>
    <w:rsid w:val="00CC1DB6"/>
    <w:rsid w:val="00CC2149"/>
    <w:rsid w:val="00CC3264"/>
    <w:rsid w:val="00CC4AF9"/>
    <w:rsid w:val="00CC5653"/>
    <w:rsid w:val="00CC571B"/>
    <w:rsid w:val="00CC5BC8"/>
    <w:rsid w:val="00CC5F9C"/>
    <w:rsid w:val="00CC6776"/>
    <w:rsid w:val="00CC7EA2"/>
    <w:rsid w:val="00CD0316"/>
    <w:rsid w:val="00CD03B3"/>
    <w:rsid w:val="00CD0703"/>
    <w:rsid w:val="00CD0733"/>
    <w:rsid w:val="00CD2846"/>
    <w:rsid w:val="00CD29BB"/>
    <w:rsid w:val="00CD34C3"/>
    <w:rsid w:val="00CD3C28"/>
    <w:rsid w:val="00CD487A"/>
    <w:rsid w:val="00CD547A"/>
    <w:rsid w:val="00CD5F64"/>
    <w:rsid w:val="00CE06F3"/>
    <w:rsid w:val="00CE1195"/>
    <w:rsid w:val="00CE2F17"/>
    <w:rsid w:val="00CE3CB8"/>
    <w:rsid w:val="00CE513C"/>
    <w:rsid w:val="00CE513E"/>
    <w:rsid w:val="00CE6A35"/>
    <w:rsid w:val="00CF0B15"/>
    <w:rsid w:val="00CF0C74"/>
    <w:rsid w:val="00CF1905"/>
    <w:rsid w:val="00CF1B03"/>
    <w:rsid w:val="00CF1B7D"/>
    <w:rsid w:val="00CF1DE3"/>
    <w:rsid w:val="00CF1F18"/>
    <w:rsid w:val="00CF249A"/>
    <w:rsid w:val="00CF2696"/>
    <w:rsid w:val="00CF2BAD"/>
    <w:rsid w:val="00CF4DA5"/>
    <w:rsid w:val="00CF667E"/>
    <w:rsid w:val="00CF6BFB"/>
    <w:rsid w:val="00CF72CB"/>
    <w:rsid w:val="00CF7B03"/>
    <w:rsid w:val="00D00553"/>
    <w:rsid w:val="00D00564"/>
    <w:rsid w:val="00D01308"/>
    <w:rsid w:val="00D01780"/>
    <w:rsid w:val="00D01E69"/>
    <w:rsid w:val="00D023FD"/>
    <w:rsid w:val="00D027CE"/>
    <w:rsid w:val="00D03E86"/>
    <w:rsid w:val="00D04758"/>
    <w:rsid w:val="00D0490D"/>
    <w:rsid w:val="00D04A4E"/>
    <w:rsid w:val="00D04C4A"/>
    <w:rsid w:val="00D055A9"/>
    <w:rsid w:val="00D055CF"/>
    <w:rsid w:val="00D05C2D"/>
    <w:rsid w:val="00D07F10"/>
    <w:rsid w:val="00D102F1"/>
    <w:rsid w:val="00D10FDD"/>
    <w:rsid w:val="00D1164B"/>
    <w:rsid w:val="00D1250D"/>
    <w:rsid w:val="00D1277A"/>
    <w:rsid w:val="00D13022"/>
    <w:rsid w:val="00D15259"/>
    <w:rsid w:val="00D15B4C"/>
    <w:rsid w:val="00D16A95"/>
    <w:rsid w:val="00D16D55"/>
    <w:rsid w:val="00D20902"/>
    <w:rsid w:val="00D2110C"/>
    <w:rsid w:val="00D21A81"/>
    <w:rsid w:val="00D21C12"/>
    <w:rsid w:val="00D220D3"/>
    <w:rsid w:val="00D2281D"/>
    <w:rsid w:val="00D22F2F"/>
    <w:rsid w:val="00D23628"/>
    <w:rsid w:val="00D245FD"/>
    <w:rsid w:val="00D248C6"/>
    <w:rsid w:val="00D24984"/>
    <w:rsid w:val="00D25046"/>
    <w:rsid w:val="00D26759"/>
    <w:rsid w:val="00D2787D"/>
    <w:rsid w:val="00D3158C"/>
    <w:rsid w:val="00D32EC9"/>
    <w:rsid w:val="00D3374C"/>
    <w:rsid w:val="00D33A73"/>
    <w:rsid w:val="00D3450E"/>
    <w:rsid w:val="00D36418"/>
    <w:rsid w:val="00D36840"/>
    <w:rsid w:val="00D376E7"/>
    <w:rsid w:val="00D37D2D"/>
    <w:rsid w:val="00D402D1"/>
    <w:rsid w:val="00D406FA"/>
    <w:rsid w:val="00D41017"/>
    <w:rsid w:val="00D415B9"/>
    <w:rsid w:val="00D41A3C"/>
    <w:rsid w:val="00D41B6F"/>
    <w:rsid w:val="00D43091"/>
    <w:rsid w:val="00D44E63"/>
    <w:rsid w:val="00D450F6"/>
    <w:rsid w:val="00D46321"/>
    <w:rsid w:val="00D467FC"/>
    <w:rsid w:val="00D47AA1"/>
    <w:rsid w:val="00D50345"/>
    <w:rsid w:val="00D50F42"/>
    <w:rsid w:val="00D5278E"/>
    <w:rsid w:val="00D528FD"/>
    <w:rsid w:val="00D53B38"/>
    <w:rsid w:val="00D53B9E"/>
    <w:rsid w:val="00D54439"/>
    <w:rsid w:val="00D546CE"/>
    <w:rsid w:val="00D56358"/>
    <w:rsid w:val="00D5671F"/>
    <w:rsid w:val="00D56E45"/>
    <w:rsid w:val="00D56EA6"/>
    <w:rsid w:val="00D6058D"/>
    <w:rsid w:val="00D60791"/>
    <w:rsid w:val="00D61123"/>
    <w:rsid w:val="00D62BBA"/>
    <w:rsid w:val="00D6560D"/>
    <w:rsid w:val="00D657ED"/>
    <w:rsid w:val="00D672CB"/>
    <w:rsid w:val="00D67789"/>
    <w:rsid w:val="00D678C9"/>
    <w:rsid w:val="00D67BD5"/>
    <w:rsid w:val="00D70661"/>
    <w:rsid w:val="00D71483"/>
    <w:rsid w:val="00D718B6"/>
    <w:rsid w:val="00D73050"/>
    <w:rsid w:val="00D734B8"/>
    <w:rsid w:val="00D747DC"/>
    <w:rsid w:val="00D748CB"/>
    <w:rsid w:val="00D74DBE"/>
    <w:rsid w:val="00D7569B"/>
    <w:rsid w:val="00D75ACA"/>
    <w:rsid w:val="00D75C41"/>
    <w:rsid w:val="00D76313"/>
    <w:rsid w:val="00D76D73"/>
    <w:rsid w:val="00D80046"/>
    <w:rsid w:val="00D811D9"/>
    <w:rsid w:val="00D811FB"/>
    <w:rsid w:val="00D814C1"/>
    <w:rsid w:val="00D8165D"/>
    <w:rsid w:val="00D816DF"/>
    <w:rsid w:val="00D816E1"/>
    <w:rsid w:val="00D822BD"/>
    <w:rsid w:val="00D824B8"/>
    <w:rsid w:val="00D839F8"/>
    <w:rsid w:val="00D83A0B"/>
    <w:rsid w:val="00D8488A"/>
    <w:rsid w:val="00D857A2"/>
    <w:rsid w:val="00D86C8A"/>
    <w:rsid w:val="00D90328"/>
    <w:rsid w:val="00D91F9E"/>
    <w:rsid w:val="00D92D59"/>
    <w:rsid w:val="00D94742"/>
    <w:rsid w:val="00D94DD9"/>
    <w:rsid w:val="00D95535"/>
    <w:rsid w:val="00D95E67"/>
    <w:rsid w:val="00D96B5C"/>
    <w:rsid w:val="00D97140"/>
    <w:rsid w:val="00D979C9"/>
    <w:rsid w:val="00DA0F4C"/>
    <w:rsid w:val="00DA2195"/>
    <w:rsid w:val="00DA30D8"/>
    <w:rsid w:val="00DA3F6E"/>
    <w:rsid w:val="00DA41C2"/>
    <w:rsid w:val="00DA43D7"/>
    <w:rsid w:val="00DA58B4"/>
    <w:rsid w:val="00DA5F9D"/>
    <w:rsid w:val="00DA6540"/>
    <w:rsid w:val="00DA6921"/>
    <w:rsid w:val="00DA7F71"/>
    <w:rsid w:val="00DB0563"/>
    <w:rsid w:val="00DB1968"/>
    <w:rsid w:val="00DB1B6B"/>
    <w:rsid w:val="00DB3753"/>
    <w:rsid w:val="00DB381D"/>
    <w:rsid w:val="00DB4A0B"/>
    <w:rsid w:val="00DB500B"/>
    <w:rsid w:val="00DB5FA3"/>
    <w:rsid w:val="00DB62AB"/>
    <w:rsid w:val="00DB64FB"/>
    <w:rsid w:val="00DB6A1B"/>
    <w:rsid w:val="00DB6A46"/>
    <w:rsid w:val="00DC0683"/>
    <w:rsid w:val="00DC078C"/>
    <w:rsid w:val="00DC1B0B"/>
    <w:rsid w:val="00DC1EC4"/>
    <w:rsid w:val="00DC21EF"/>
    <w:rsid w:val="00DC2733"/>
    <w:rsid w:val="00DC2B9E"/>
    <w:rsid w:val="00DC35AF"/>
    <w:rsid w:val="00DC4B56"/>
    <w:rsid w:val="00DC4E63"/>
    <w:rsid w:val="00DC60EB"/>
    <w:rsid w:val="00DC6ED9"/>
    <w:rsid w:val="00DC73B7"/>
    <w:rsid w:val="00DC77B8"/>
    <w:rsid w:val="00DC7AB1"/>
    <w:rsid w:val="00DD0835"/>
    <w:rsid w:val="00DD2B84"/>
    <w:rsid w:val="00DD51A9"/>
    <w:rsid w:val="00DD52E1"/>
    <w:rsid w:val="00DD58DC"/>
    <w:rsid w:val="00DD6476"/>
    <w:rsid w:val="00DE12B3"/>
    <w:rsid w:val="00DE3D57"/>
    <w:rsid w:val="00DE4915"/>
    <w:rsid w:val="00DE556C"/>
    <w:rsid w:val="00DE5571"/>
    <w:rsid w:val="00DE79B3"/>
    <w:rsid w:val="00DF0114"/>
    <w:rsid w:val="00DF2403"/>
    <w:rsid w:val="00DF26DB"/>
    <w:rsid w:val="00DF31FA"/>
    <w:rsid w:val="00DF4969"/>
    <w:rsid w:val="00DF4B7B"/>
    <w:rsid w:val="00DF4D16"/>
    <w:rsid w:val="00DF7B50"/>
    <w:rsid w:val="00E0221D"/>
    <w:rsid w:val="00E058CA"/>
    <w:rsid w:val="00E063A6"/>
    <w:rsid w:val="00E06BC8"/>
    <w:rsid w:val="00E10272"/>
    <w:rsid w:val="00E10944"/>
    <w:rsid w:val="00E11BC1"/>
    <w:rsid w:val="00E11BD2"/>
    <w:rsid w:val="00E11E49"/>
    <w:rsid w:val="00E12271"/>
    <w:rsid w:val="00E13484"/>
    <w:rsid w:val="00E143BE"/>
    <w:rsid w:val="00E14634"/>
    <w:rsid w:val="00E14A0F"/>
    <w:rsid w:val="00E155C4"/>
    <w:rsid w:val="00E15A83"/>
    <w:rsid w:val="00E172B5"/>
    <w:rsid w:val="00E1781D"/>
    <w:rsid w:val="00E20E44"/>
    <w:rsid w:val="00E23D8A"/>
    <w:rsid w:val="00E26072"/>
    <w:rsid w:val="00E279E2"/>
    <w:rsid w:val="00E3233C"/>
    <w:rsid w:val="00E32641"/>
    <w:rsid w:val="00E33D0C"/>
    <w:rsid w:val="00E34A34"/>
    <w:rsid w:val="00E350BB"/>
    <w:rsid w:val="00E35974"/>
    <w:rsid w:val="00E35BEA"/>
    <w:rsid w:val="00E36B0A"/>
    <w:rsid w:val="00E41391"/>
    <w:rsid w:val="00E4194C"/>
    <w:rsid w:val="00E421A7"/>
    <w:rsid w:val="00E42F2A"/>
    <w:rsid w:val="00E44B55"/>
    <w:rsid w:val="00E45E90"/>
    <w:rsid w:val="00E46346"/>
    <w:rsid w:val="00E46441"/>
    <w:rsid w:val="00E46A17"/>
    <w:rsid w:val="00E47400"/>
    <w:rsid w:val="00E505A6"/>
    <w:rsid w:val="00E5065A"/>
    <w:rsid w:val="00E51098"/>
    <w:rsid w:val="00E53E4A"/>
    <w:rsid w:val="00E55CB4"/>
    <w:rsid w:val="00E56695"/>
    <w:rsid w:val="00E56721"/>
    <w:rsid w:val="00E56A13"/>
    <w:rsid w:val="00E56F7C"/>
    <w:rsid w:val="00E57445"/>
    <w:rsid w:val="00E57A21"/>
    <w:rsid w:val="00E601F7"/>
    <w:rsid w:val="00E608B9"/>
    <w:rsid w:val="00E61451"/>
    <w:rsid w:val="00E620A4"/>
    <w:rsid w:val="00E62C3B"/>
    <w:rsid w:val="00E6313B"/>
    <w:rsid w:val="00E634CC"/>
    <w:rsid w:val="00E63673"/>
    <w:rsid w:val="00E63AFC"/>
    <w:rsid w:val="00E64CF9"/>
    <w:rsid w:val="00E65034"/>
    <w:rsid w:val="00E657F3"/>
    <w:rsid w:val="00E673F6"/>
    <w:rsid w:val="00E70608"/>
    <w:rsid w:val="00E71322"/>
    <w:rsid w:val="00E713AE"/>
    <w:rsid w:val="00E71685"/>
    <w:rsid w:val="00E7258B"/>
    <w:rsid w:val="00E7292C"/>
    <w:rsid w:val="00E736FD"/>
    <w:rsid w:val="00E742F1"/>
    <w:rsid w:val="00E7453C"/>
    <w:rsid w:val="00E752BA"/>
    <w:rsid w:val="00E75A2A"/>
    <w:rsid w:val="00E805A1"/>
    <w:rsid w:val="00E812DB"/>
    <w:rsid w:val="00E825DB"/>
    <w:rsid w:val="00E83895"/>
    <w:rsid w:val="00E83910"/>
    <w:rsid w:val="00E83A54"/>
    <w:rsid w:val="00E83AE0"/>
    <w:rsid w:val="00E83E33"/>
    <w:rsid w:val="00E841C1"/>
    <w:rsid w:val="00E84F78"/>
    <w:rsid w:val="00E87C15"/>
    <w:rsid w:val="00E906D2"/>
    <w:rsid w:val="00E91681"/>
    <w:rsid w:val="00E91CAA"/>
    <w:rsid w:val="00E92D9B"/>
    <w:rsid w:val="00E93455"/>
    <w:rsid w:val="00E9381D"/>
    <w:rsid w:val="00E94376"/>
    <w:rsid w:val="00E9437A"/>
    <w:rsid w:val="00E956B2"/>
    <w:rsid w:val="00E95E32"/>
    <w:rsid w:val="00E96E9E"/>
    <w:rsid w:val="00E97A5A"/>
    <w:rsid w:val="00EA0060"/>
    <w:rsid w:val="00EA1176"/>
    <w:rsid w:val="00EA1B7B"/>
    <w:rsid w:val="00EA1DD0"/>
    <w:rsid w:val="00EA2D3F"/>
    <w:rsid w:val="00EA58D3"/>
    <w:rsid w:val="00EA6DA4"/>
    <w:rsid w:val="00EA7027"/>
    <w:rsid w:val="00EA7626"/>
    <w:rsid w:val="00EA7DC2"/>
    <w:rsid w:val="00EB0308"/>
    <w:rsid w:val="00EB04E6"/>
    <w:rsid w:val="00EB164E"/>
    <w:rsid w:val="00EB1EDC"/>
    <w:rsid w:val="00EB1FDC"/>
    <w:rsid w:val="00EB212C"/>
    <w:rsid w:val="00EB21E2"/>
    <w:rsid w:val="00EB44AA"/>
    <w:rsid w:val="00EB4F22"/>
    <w:rsid w:val="00EB6322"/>
    <w:rsid w:val="00EB64E5"/>
    <w:rsid w:val="00EB6BF7"/>
    <w:rsid w:val="00EB7247"/>
    <w:rsid w:val="00EC09B7"/>
    <w:rsid w:val="00EC14A9"/>
    <w:rsid w:val="00EC1D3E"/>
    <w:rsid w:val="00EC1E78"/>
    <w:rsid w:val="00EC2018"/>
    <w:rsid w:val="00EC2131"/>
    <w:rsid w:val="00EC2507"/>
    <w:rsid w:val="00EC2F55"/>
    <w:rsid w:val="00EC5875"/>
    <w:rsid w:val="00EC64D1"/>
    <w:rsid w:val="00EC67C7"/>
    <w:rsid w:val="00ED0B91"/>
    <w:rsid w:val="00ED168E"/>
    <w:rsid w:val="00ED39A3"/>
    <w:rsid w:val="00ED471F"/>
    <w:rsid w:val="00ED47AA"/>
    <w:rsid w:val="00ED57F9"/>
    <w:rsid w:val="00ED65F5"/>
    <w:rsid w:val="00ED6897"/>
    <w:rsid w:val="00ED6DFA"/>
    <w:rsid w:val="00ED7E2E"/>
    <w:rsid w:val="00EE0958"/>
    <w:rsid w:val="00EE0D34"/>
    <w:rsid w:val="00EE11D0"/>
    <w:rsid w:val="00EE1398"/>
    <w:rsid w:val="00EE210E"/>
    <w:rsid w:val="00EE23D1"/>
    <w:rsid w:val="00EE3C29"/>
    <w:rsid w:val="00EE4D8A"/>
    <w:rsid w:val="00EE5F7D"/>
    <w:rsid w:val="00EE6264"/>
    <w:rsid w:val="00EE7E45"/>
    <w:rsid w:val="00EF010E"/>
    <w:rsid w:val="00EF14ED"/>
    <w:rsid w:val="00EF1B82"/>
    <w:rsid w:val="00EF20F5"/>
    <w:rsid w:val="00EF2897"/>
    <w:rsid w:val="00EF372B"/>
    <w:rsid w:val="00EF44FB"/>
    <w:rsid w:val="00EF5867"/>
    <w:rsid w:val="00EF5C3D"/>
    <w:rsid w:val="00EF6C74"/>
    <w:rsid w:val="00EF71A7"/>
    <w:rsid w:val="00EF75AE"/>
    <w:rsid w:val="00F013C2"/>
    <w:rsid w:val="00F027D9"/>
    <w:rsid w:val="00F03F4A"/>
    <w:rsid w:val="00F04938"/>
    <w:rsid w:val="00F065FB"/>
    <w:rsid w:val="00F0790E"/>
    <w:rsid w:val="00F07D2C"/>
    <w:rsid w:val="00F1133E"/>
    <w:rsid w:val="00F11A4F"/>
    <w:rsid w:val="00F121B0"/>
    <w:rsid w:val="00F14403"/>
    <w:rsid w:val="00F146E8"/>
    <w:rsid w:val="00F146FD"/>
    <w:rsid w:val="00F15F60"/>
    <w:rsid w:val="00F16EBD"/>
    <w:rsid w:val="00F22AF2"/>
    <w:rsid w:val="00F231A9"/>
    <w:rsid w:val="00F23714"/>
    <w:rsid w:val="00F238B3"/>
    <w:rsid w:val="00F23AA2"/>
    <w:rsid w:val="00F23B11"/>
    <w:rsid w:val="00F249DB"/>
    <w:rsid w:val="00F24DE8"/>
    <w:rsid w:val="00F2501F"/>
    <w:rsid w:val="00F2539A"/>
    <w:rsid w:val="00F2552E"/>
    <w:rsid w:val="00F26CF4"/>
    <w:rsid w:val="00F27B24"/>
    <w:rsid w:val="00F27EC6"/>
    <w:rsid w:val="00F3032C"/>
    <w:rsid w:val="00F3076D"/>
    <w:rsid w:val="00F30C9E"/>
    <w:rsid w:val="00F31D84"/>
    <w:rsid w:val="00F325DD"/>
    <w:rsid w:val="00F333C6"/>
    <w:rsid w:val="00F3351E"/>
    <w:rsid w:val="00F33621"/>
    <w:rsid w:val="00F33786"/>
    <w:rsid w:val="00F342F7"/>
    <w:rsid w:val="00F3584A"/>
    <w:rsid w:val="00F35DD5"/>
    <w:rsid w:val="00F3647C"/>
    <w:rsid w:val="00F36C23"/>
    <w:rsid w:val="00F3718B"/>
    <w:rsid w:val="00F37634"/>
    <w:rsid w:val="00F41D59"/>
    <w:rsid w:val="00F420EE"/>
    <w:rsid w:val="00F435E3"/>
    <w:rsid w:val="00F43BF2"/>
    <w:rsid w:val="00F443B4"/>
    <w:rsid w:val="00F44D34"/>
    <w:rsid w:val="00F45BA5"/>
    <w:rsid w:val="00F467CA"/>
    <w:rsid w:val="00F47AE8"/>
    <w:rsid w:val="00F50C5E"/>
    <w:rsid w:val="00F51D9B"/>
    <w:rsid w:val="00F51F3D"/>
    <w:rsid w:val="00F5328B"/>
    <w:rsid w:val="00F543CE"/>
    <w:rsid w:val="00F54DCE"/>
    <w:rsid w:val="00F571B1"/>
    <w:rsid w:val="00F57224"/>
    <w:rsid w:val="00F6108B"/>
    <w:rsid w:val="00F611DB"/>
    <w:rsid w:val="00F61D62"/>
    <w:rsid w:val="00F62670"/>
    <w:rsid w:val="00F638AA"/>
    <w:rsid w:val="00F63C50"/>
    <w:rsid w:val="00F658F7"/>
    <w:rsid w:val="00F66526"/>
    <w:rsid w:val="00F67EA9"/>
    <w:rsid w:val="00F70265"/>
    <w:rsid w:val="00F70C44"/>
    <w:rsid w:val="00F710C7"/>
    <w:rsid w:val="00F713D3"/>
    <w:rsid w:val="00F71A63"/>
    <w:rsid w:val="00F71DF8"/>
    <w:rsid w:val="00F72081"/>
    <w:rsid w:val="00F72C49"/>
    <w:rsid w:val="00F73A7A"/>
    <w:rsid w:val="00F73E62"/>
    <w:rsid w:val="00F73F82"/>
    <w:rsid w:val="00F76008"/>
    <w:rsid w:val="00F76528"/>
    <w:rsid w:val="00F7750A"/>
    <w:rsid w:val="00F77791"/>
    <w:rsid w:val="00F80428"/>
    <w:rsid w:val="00F806BB"/>
    <w:rsid w:val="00F816DB"/>
    <w:rsid w:val="00F81A3C"/>
    <w:rsid w:val="00F81FA3"/>
    <w:rsid w:val="00F820F6"/>
    <w:rsid w:val="00F822B5"/>
    <w:rsid w:val="00F835AA"/>
    <w:rsid w:val="00F83625"/>
    <w:rsid w:val="00F855B1"/>
    <w:rsid w:val="00F858A7"/>
    <w:rsid w:val="00F85D3A"/>
    <w:rsid w:val="00F86364"/>
    <w:rsid w:val="00F86CE9"/>
    <w:rsid w:val="00F90B91"/>
    <w:rsid w:val="00F91A5E"/>
    <w:rsid w:val="00F91A90"/>
    <w:rsid w:val="00F91AA7"/>
    <w:rsid w:val="00F91AF7"/>
    <w:rsid w:val="00F91C8F"/>
    <w:rsid w:val="00F92E91"/>
    <w:rsid w:val="00F9339E"/>
    <w:rsid w:val="00F933EF"/>
    <w:rsid w:val="00F9483A"/>
    <w:rsid w:val="00F94F0D"/>
    <w:rsid w:val="00F951C9"/>
    <w:rsid w:val="00F9537C"/>
    <w:rsid w:val="00F95C6A"/>
    <w:rsid w:val="00F96551"/>
    <w:rsid w:val="00F96FE4"/>
    <w:rsid w:val="00FA001D"/>
    <w:rsid w:val="00FA11F6"/>
    <w:rsid w:val="00FA224E"/>
    <w:rsid w:val="00FA33C8"/>
    <w:rsid w:val="00FA43EE"/>
    <w:rsid w:val="00FA5954"/>
    <w:rsid w:val="00FA5CA2"/>
    <w:rsid w:val="00FA7620"/>
    <w:rsid w:val="00FA778E"/>
    <w:rsid w:val="00FB007F"/>
    <w:rsid w:val="00FB0B9D"/>
    <w:rsid w:val="00FB449C"/>
    <w:rsid w:val="00FB4616"/>
    <w:rsid w:val="00FB5243"/>
    <w:rsid w:val="00FB564A"/>
    <w:rsid w:val="00FB5D42"/>
    <w:rsid w:val="00FC2CEB"/>
    <w:rsid w:val="00FC4F2D"/>
    <w:rsid w:val="00FC59ED"/>
    <w:rsid w:val="00FC736B"/>
    <w:rsid w:val="00FD0037"/>
    <w:rsid w:val="00FD13D2"/>
    <w:rsid w:val="00FD156F"/>
    <w:rsid w:val="00FD1F25"/>
    <w:rsid w:val="00FD354A"/>
    <w:rsid w:val="00FD4481"/>
    <w:rsid w:val="00FD4F93"/>
    <w:rsid w:val="00FE1632"/>
    <w:rsid w:val="00FE209D"/>
    <w:rsid w:val="00FE244F"/>
    <w:rsid w:val="00FE309D"/>
    <w:rsid w:val="00FE34BD"/>
    <w:rsid w:val="00FE452B"/>
    <w:rsid w:val="00FE6697"/>
    <w:rsid w:val="00FF0665"/>
    <w:rsid w:val="00FF0901"/>
    <w:rsid w:val="00FF0E0D"/>
    <w:rsid w:val="00FF123D"/>
    <w:rsid w:val="00FF1923"/>
    <w:rsid w:val="00FF25AC"/>
    <w:rsid w:val="00FF2CC2"/>
    <w:rsid w:val="00FF34E7"/>
    <w:rsid w:val="00FF3AD8"/>
    <w:rsid w:val="00FF3D00"/>
    <w:rsid w:val="00FF47B3"/>
    <w:rsid w:val="00FF61CC"/>
    <w:rsid w:val="00FF62B2"/>
    <w:rsid w:val="00FF6C28"/>
    <w:rsid w:val="00FF7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745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7F7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F239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5</Pages>
  <Words>218</Words>
  <Characters>1244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Алёшенька</cp:lastModifiedBy>
  <cp:revision>3</cp:revision>
  <cp:lastPrinted>2024-06-12T06:27:00Z</cp:lastPrinted>
  <dcterms:created xsi:type="dcterms:W3CDTF">2024-06-24T08:16:00Z</dcterms:created>
  <dcterms:modified xsi:type="dcterms:W3CDTF">2026-03-06T07:01:00Z</dcterms:modified>
</cp:coreProperties>
</file>